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5563D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 w:hint="cs"/>
          <w:lang w:bidi="fa-IR"/>
        </w:rPr>
      </w:pPr>
    </w:p>
    <w:p w14:paraId="6C1A4271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sz w:val="40"/>
          <w:szCs w:val="40"/>
          <w:u w:val="single"/>
          <w:rtl/>
          <w:lang w:bidi="fa-IR"/>
        </w:rPr>
        <w:t>تایپ سوالات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دقت شود</w:t>
      </w:r>
    </w:p>
    <w:p w14:paraId="4673D28D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4613B78" w14:textId="77777777"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0133590B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29EBA46F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500FFAF6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101B7D09" w14:textId="77777777"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14:paraId="09986CFB" w14:textId="77777777" w:rsidR="009B24FF" w:rsidRPr="009B24FF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3799A131" w14:textId="77777777" w:rsidR="009B24FF" w:rsidRPr="00374FD1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14:paraId="1BC99DA2" w14:textId="77777777" w:rsidR="00374FD1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20B1189C" w14:textId="2BA7C612"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  <w:r w:rsidR="00CE529F">
        <w:rPr>
          <w:rStyle w:val="StyleComplexNazanin"/>
          <w:rFonts w:asciiTheme="majorBidi" w:hAnsiTheme="majorBidi" w:cs="B Nazanin" w:hint="cs"/>
          <w:rtl/>
          <w:lang w:bidi="fa-IR"/>
        </w:rPr>
        <w:t>.</w:t>
      </w:r>
    </w:p>
    <w:p w14:paraId="4509DA75" w14:textId="77777777"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14:paraId="260EA6C7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837F334" w14:textId="77777777" w:rsidTr="00AE071F">
        <w:trPr>
          <w:cantSplit/>
        </w:trPr>
        <w:tc>
          <w:tcPr>
            <w:tcW w:w="794" w:type="dxa"/>
          </w:tcPr>
          <w:p w14:paraId="1B20E5D4" w14:textId="77777777" w:rsidR="00847B11" w:rsidRPr="00155863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bookmarkStart w:id="0" w:name="_GoBack"/>
          </w:p>
        </w:tc>
        <w:tc>
          <w:tcPr>
            <w:tcW w:w="9411" w:type="dxa"/>
            <w:gridSpan w:val="2"/>
          </w:tcPr>
          <w:p w14:paraId="581DBF12" w14:textId="6473AD4D" w:rsidR="00847B11" w:rsidRPr="00155863" w:rsidRDefault="008A1EC0" w:rsidP="00776D30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</w:t>
            </w:r>
            <w:r w:rsidR="00C45620" w:rsidRPr="00155863">
              <w:rPr>
                <w:rFonts w:ascii="Calibri" w:hAnsi="Calibri" w:cs="B Yagut" w:hint="cs"/>
                <w:b/>
                <w:rtl/>
              </w:rPr>
              <w:t xml:space="preserve">: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DF9ABB5" w14:textId="77777777" w:rsidTr="00AE071F">
        <w:trPr>
          <w:cantSplit/>
        </w:trPr>
        <w:tc>
          <w:tcPr>
            <w:tcW w:w="794" w:type="dxa"/>
            <w:vAlign w:val="center"/>
          </w:tcPr>
          <w:p w14:paraId="6579C750" w14:textId="77777777" w:rsidR="00872B77" w:rsidRPr="00155863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36FAAD6" w14:textId="23D09685" w:rsidR="00776D30" w:rsidRPr="00155863" w:rsidRDefault="00EE136E" w:rsidP="00C95303">
            <w:pPr>
              <w:rPr>
                <w:rStyle w:val="StyleComplexNazanin"/>
                <w:rFonts w:asciiTheme="minorBidi" w:hAnsiTheme="minorBidi" w:cs="Arial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طبق تعریف </w:t>
            </w:r>
            <w:r w:rsidRPr="00155863">
              <w:rPr>
                <w:rStyle w:val="StyleComplexNazanin"/>
                <w:rFonts w:asciiTheme="minorBidi" w:hAnsiTheme="minorBidi" w:cs="Cambria" w:hint="cs"/>
                <w:b/>
                <w:bCs/>
                <w:sz w:val="28"/>
                <w:szCs w:val="28"/>
                <w:rtl/>
                <w:lang w:bidi="fa-IR"/>
              </w:rPr>
              <w:t>"</w:t>
            </w:r>
            <w:r w:rsidRPr="00155863">
              <w:rPr>
                <w:rStyle w:val="StyleComplexNazanin"/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fa-IR"/>
              </w:rPr>
              <w:t>نفوذ کننده به پوست" یعنی</w:t>
            </w:r>
          </w:p>
        </w:tc>
      </w:tr>
      <w:tr w:rsidR="00155863" w:rsidRPr="00155863" w14:paraId="1D6CF01F" w14:textId="77777777" w:rsidTr="00AE071F">
        <w:trPr>
          <w:cantSplit/>
        </w:trPr>
        <w:tc>
          <w:tcPr>
            <w:tcW w:w="794" w:type="dxa"/>
          </w:tcPr>
          <w:p w14:paraId="4E3D2209" w14:textId="77777777" w:rsidR="00AE071F" w:rsidRPr="00155863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4F8099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053270" w14:textId="0C3D5B13" w:rsidR="00AE071F" w:rsidRPr="00155863" w:rsidRDefault="00EE136E" w:rsidP="00EE13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Theme="majorBidi" w:hAnsiTheme="majorBidi" w:cs="B Nazanin"/>
                <w:rtl/>
              </w:rPr>
              <w:t>هر گونه فرایند عمدی که باعث بریدن، سوراخ شدن، پاره شدن پوست یا غشای مخاطی گردد</w:t>
            </w:r>
            <w:r w:rsidRPr="00155863">
              <w:rPr>
                <w:rFonts w:asciiTheme="majorBidi" w:hAnsiTheme="majorBidi" w:cs="B Nazanin"/>
              </w:rPr>
              <w:t>.</w:t>
            </w:r>
          </w:p>
        </w:tc>
      </w:tr>
      <w:tr w:rsidR="00155863" w:rsidRPr="00155863" w14:paraId="3BDF9655" w14:textId="77777777" w:rsidTr="00AE071F">
        <w:trPr>
          <w:cantSplit/>
        </w:trPr>
        <w:tc>
          <w:tcPr>
            <w:tcW w:w="794" w:type="dxa"/>
          </w:tcPr>
          <w:p w14:paraId="77448B6F" w14:textId="77777777" w:rsidR="00AE071F" w:rsidRPr="00155863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A607AE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81567B" w14:textId="7B984D09" w:rsidR="00AE071F" w:rsidRPr="00155863" w:rsidRDefault="00EE136E" w:rsidP="00EE13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هر گونه فرا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عمد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غ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عمد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باعث بر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دن،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سوراخ شدن، پاره شدن پوست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غشا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مخاط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155863" w:rsidRPr="00155863" w14:paraId="0B428EF5" w14:textId="77777777" w:rsidTr="00AE071F">
        <w:trPr>
          <w:cantSplit/>
        </w:trPr>
        <w:tc>
          <w:tcPr>
            <w:tcW w:w="794" w:type="dxa"/>
          </w:tcPr>
          <w:p w14:paraId="0B971911" w14:textId="77777777" w:rsidR="00AE071F" w:rsidRPr="00155863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96104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FBA701" w14:textId="2E2F91A0" w:rsidR="00AE071F" w:rsidRPr="00155863" w:rsidRDefault="00EE136E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هر گونه فرایند غیر عمدی که باعث بریدن، سوراخ شدن، پاره شدن پوست یا غشای مخاطی گردد</w:t>
            </w:r>
            <w:r w:rsidRPr="00155863">
              <w:rPr>
                <w:rStyle w:val="StyleComplexNazanin"/>
                <w:rFonts w:asciiTheme="majorBidi" w:hAnsiTheme="majorBidi" w:cs="B Nazanin"/>
                <w:lang w:bidi="fa-IR"/>
              </w:rPr>
              <w:t>.</w:t>
            </w:r>
          </w:p>
        </w:tc>
      </w:tr>
      <w:tr w:rsidR="00155863" w:rsidRPr="00155863" w14:paraId="72EF6141" w14:textId="77777777" w:rsidTr="00AE071F">
        <w:trPr>
          <w:cantSplit/>
        </w:trPr>
        <w:tc>
          <w:tcPr>
            <w:tcW w:w="794" w:type="dxa"/>
          </w:tcPr>
          <w:p w14:paraId="13730C53" w14:textId="77777777" w:rsidR="00AE071F" w:rsidRPr="00155863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AC82EA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27337F" w14:textId="27811CC5" w:rsidR="00AE071F" w:rsidRPr="00155863" w:rsidRDefault="00EE136E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موادی مانند رنگدانه ها که به لایه زیرین پوست نفوذ می کنند.</w:t>
            </w:r>
          </w:p>
        </w:tc>
      </w:tr>
      <w:tr w:rsidR="00B93860" w:rsidRPr="00155863" w14:paraId="093A3379" w14:textId="77777777" w:rsidTr="00AE071F">
        <w:trPr>
          <w:cantSplit/>
        </w:trPr>
        <w:tc>
          <w:tcPr>
            <w:tcW w:w="794" w:type="dxa"/>
          </w:tcPr>
          <w:p w14:paraId="6472FDD0" w14:textId="77777777" w:rsidR="00B93860" w:rsidRPr="00155863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7FF080" w14:textId="77777777" w:rsidR="00B93860" w:rsidRPr="00155863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D55BB0" w14:textId="77777777" w:rsidR="00847B11" w:rsidRPr="00155863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5109FBE" w14:textId="77777777" w:rsidTr="00AE071F">
        <w:trPr>
          <w:cantSplit/>
        </w:trPr>
        <w:tc>
          <w:tcPr>
            <w:tcW w:w="794" w:type="dxa"/>
          </w:tcPr>
          <w:p w14:paraId="4C2B214A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A8F01F" w14:textId="69A35EF2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</w:p>
        </w:tc>
      </w:tr>
      <w:tr w:rsidR="00155863" w:rsidRPr="00155863" w14:paraId="4ADA4248" w14:textId="77777777" w:rsidTr="00AE071F">
        <w:trPr>
          <w:cantSplit/>
        </w:trPr>
        <w:tc>
          <w:tcPr>
            <w:tcW w:w="794" w:type="dxa"/>
            <w:vAlign w:val="center"/>
          </w:tcPr>
          <w:p w14:paraId="29CD04A1" w14:textId="77777777" w:rsidR="00DA6CEC" w:rsidRPr="00155863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1E9EBD8B" w14:textId="2D985370" w:rsidR="00DA6CEC" w:rsidRPr="00155863" w:rsidRDefault="00EE136E" w:rsidP="00C95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یک در مورد پسماند نوک تیز و برنده صحیح تر است؟</w:t>
            </w:r>
          </w:p>
        </w:tc>
      </w:tr>
      <w:tr w:rsidR="00155863" w:rsidRPr="00155863" w14:paraId="74ECCF38" w14:textId="77777777" w:rsidTr="00AE071F">
        <w:trPr>
          <w:cantSplit/>
        </w:trPr>
        <w:tc>
          <w:tcPr>
            <w:tcW w:w="794" w:type="dxa"/>
          </w:tcPr>
          <w:p w14:paraId="322D9441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9D6220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CA174D" w14:textId="26999255" w:rsidR="00AE071F" w:rsidRPr="00155863" w:rsidRDefault="00EE136E" w:rsidP="00EE13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اقلامی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می توانند موجب بریدگی، پارگی یا سوراخ شدگی پوست گردند</w:t>
            </w:r>
            <w:r w:rsidRPr="00155863">
              <w:rPr>
                <w:rStyle w:val="StyleComplexNazanin"/>
                <w:rFonts w:asciiTheme="majorBidi" w:hAnsiTheme="majorBidi" w:cs="B Nazanin"/>
                <w:lang w:bidi="fa-IR"/>
              </w:rPr>
              <w:t>.</w:t>
            </w:r>
          </w:p>
        </w:tc>
      </w:tr>
      <w:tr w:rsidR="00155863" w:rsidRPr="00155863" w14:paraId="32406E36" w14:textId="77777777" w:rsidTr="00AE071F">
        <w:trPr>
          <w:cantSplit/>
        </w:trPr>
        <w:tc>
          <w:tcPr>
            <w:tcW w:w="794" w:type="dxa"/>
          </w:tcPr>
          <w:p w14:paraId="3BD686EA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028451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9AF1F0" w14:textId="5B5E6E41" w:rsidR="00AE071F" w:rsidRPr="00155863" w:rsidRDefault="00EE136E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پسماندی که پوست را بریده و آلوده شده است. </w:t>
            </w:r>
          </w:p>
        </w:tc>
      </w:tr>
      <w:tr w:rsidR="00155863" w:rsidRPr="00155863" w14:paraId="141DAB10" w14:textId="77777777" w:rsidTr="00AE071F">
        <w:trPr>
          <w:cantSplit/>
        </w:trPr>
        <w:tc>
          <w:tcPr>
            <w:tcW w:w="794" w:type="dxa"/>
          </w:tcPr>
          <w:p w14:paraId="6CD0E85A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6EC3A0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539F94" w14:textId="61C57480" w:rsidR="00AE071F" w:rsidRPr="00155863" w:rsidRDefault="00EE136E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پسماندی که موجب بریدگی پوست شده است.</w:t>
            </w:r>
          </w:p>
        </w:tc>
      </w:tr>
      <w:tr w:rsidR="00155863" w:rsidRPr="00155863" w14:paraId="4B88E5F8" w14:textId="77777777" w:rsidTr="00AE071F">
        <w:trPr>
          <w:cantSplit/>
        </w:trPr>
        <w:tc>
          <w:tcPr>
            <w:tcW w:w="794" w:type="dxa"/>
          </w:tcPr>
          <w:p w14:paraId="5138446D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A5EB9A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4C6343" w14:textId="7D7C7626" w:rsidR="00AE071F" w:rsidRPr="00155863" w:rsidRDefault="00EE136E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کلیه پسماندهای حاصل از سالن های زیبایی</w:t>
            </w:r>
          </w:p>
        </w:tc>
      </w:tr>
      <w:tr w:rsidR="00A83656" w:rsidRPr="00155863" w14:paraId="64EC90B2" w14:textId="77777777" w:rsidTr="00AE071F">
        <w:trPr>
          <w:cantSplit/>
        </w:trPr>
        <w:tc>
          <w:tcPr>
            <w:tcW w:w="794" w:type="dxa"/>
          </w:tcPr>
          <w:p w14:paraId="5DEB32C2" w14:textId="77777777" w:rsidR="00A83656" w:rsidRPr="00155863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072A40" w14:textId="77777777" w:rsidR="00A83656" w:rsidRPr="00155863" w:rsidRDefault="00A83656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77E663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759E9F1A" w14:textId="77777777" w:rsidTr="00AE071F">
        <w:trPr>
          <w:cantSplit/>
        </w:trPr>
        <w:tc>
          <w:tcPr>
            <w:tcW w:w="794" w:type="dxa"/>
          </w:tcPr>
          <w:p w14:paraId="2CCE491F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D7E5FC" w14:textId="7BFBEF98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013E5BD" w14:textId="77777777" w:rsidTr="00AE071F">
        <w:trPr>
          <w:cantSplit/>
        </w:trPr>
        <w:tc>
          <w:tcPr>
            <w:tcW w:w="794" w:type="dxa"/>
            <w:vAlign w:val="center"/>
          </w:tcPr>
          <w:p w14:paraId="614AAF3E" w14:textId="77777777" w:rsidR="00AE071F" w:rsidRPr="00155863" w:rsidRDefault="00AE071F" w:rsidP="00AE071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3C1778B" w14:textId="287B8F40" w:rsidR="00AE071F" w:rsidRPr="00155863" w:rsidRDefault="00EE136E" w:rsidP="00C95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افراد مشمول دریافت کارت بهداشت می باشند؟</w:t>
            </w:r>
          </w:p>
        </w:tc>
      </w:tr>
      <w:tr w:rsidR="00155863" w:rsidRPr="00155863" w14:paraId="1B0F0633" w14:textId="77777777" w:rsidTr="00AE071F">
        <w:trPr>
          <w:cantSplit/>
        </w:trPr>
        <w:tc>
          <w:tcPr>
            <w:tcW w:w="794" w:type="dxa"/>
          </w:tcPr>
          <w:p w14:paraId="5661601F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B164A5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6EF08C" w14:textId="05BFF1E0" w:rsidR="00AE071F" w:rsidRPr="00155863" w:rsidRDefault="00EE136E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کلیه کارکنان دائم</w:t>
            </w:r>
          </w:p>
        </w:tc>
      </w:tr>
      <w:tr w:rsidR="00155863" w:rsidRPr="00155863" w14:paraId="7EEBFD36" w14:textId="77777777" w:rsidTr="00AE071F">
        <w:trPr>
          <w:cantSplit/>
        </w:trPr>
        <w:tc>
          <w:tcPr>
            <w:tcW w:w="794" w:type="dxa"/>
          </w:tcPr>
          <w:p w14:paraId="2A6D961D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24AA3B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A36F27" w14:textId="5F9D88FD" w:rsidR="00AE071F" w:rsidRPr="00155863" w:rsidRDefault="00EE136E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کلیه کارکنان اعم از موقت، پاره وقت و فصلی</w:t>
            </w:r>
          </w:p>
        </w:tc>
      </w:tr>
      <w:tr w:rsidR="00155863" w:rsidRPr="00155863" w14:paraId="317D88BD" w14:textId="77777777" w:rsidTr="00AE071F">
        <w:trPr>
          <w:cantSplit/>
        </w:trPr>
        <w:tc>
          <w:tcPr>
            <w:tcW w:w="794" w:type="dxa"/>
          </w:tcPr>
          <w:p w14:paraId="3E5DFCD9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B9F0F7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5E0F4C" w14:textId="663006F9" w:rsidR="00AE071F" w:rsidRPr="00155863" w:rsidRDefault="00EE136E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کارکنان دائم و فصلی</w:t>
            </w:r>
          </w:p>
        </w:tc>
      </w:tr>
      <w:tr w:rsidR="00155863" w:rsidRPr="00155863" w14:paraId="70D1C004" w14:textId="77777777" w:rsidTr="00AE071F">
        <w:trPr>
          <w:cantSplit/>
        </w:trPr>
        <w:tc>
          <w:tcPr>
            <w:tcW w:w="794" w:type="dxa"/>
          </w:tcPr>
          <w:p w14:paraId="37F381FE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CEC41E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467A60" w14:textId="6C6CC7E9" w:rsidR="00AE071F" w:rsidRPr="00155863" w:rsidRDefault="00A61AC5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کلیه کارکنان اعم از موقت، پاره وقت و فصلی به استثنای صندوق دار</w:t>
            </w:r>
          </w:p>
        </w:tc>
      </w:tr>
      <w:tr w:rsidR="00AE071F" w:rsidRPr="00155863" w14:paraId="5F086C5B" w14:textId="77777777" w:rsidTr="00AE071F">
        <w:trPr>
          <w:cantSplit/>
        </w:trPr>
        <w:tc>
          <w:tcPr>
            <w:tcW w:w="794" w:type="dxa"/>
          </w:tcPr>
          <w:p w14:paraId="39C03F22" w14:textId="77777777" w:rsidR="00AE071F" w:rsidRPr="00155863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42C190" w14:textId="77777777" w:rsidR="00AE071F" w:rsidRPr="00155863" w:rsidRDefault="00AE071F" w:rsidP="00AE071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31BDFE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2270D5E2" w14:textId="77777777" w:rsidTr="00AE071F">
        <w:trPr>
          <w:cantSplit/>
        </w:trPr>
        <w:tc>
          <w:tcPr>
            <w:tcW w:w="794" w:type="dxa"/>
          </w:tcPr>
          <w:p w14:paraId="4C52986F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AEA807" w14:textId="6D21F2D9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643D410B" w14:textId="77777777" w:rsidTr="00AE071F">
        <w:trPr>
          <w:cantSplit/>
        </w:trPr>
        <w:tc>
          <w:tcPr>
            <w:tcW w:w="794" w:type="dxa"/>
            <w:vAlign w:val="center"/>
          </w:tcPr>
          <w:p w14:paraId="5DCA0190" w14:textId="77777777" w:rsidR="00DA6CEC" w:rsidRPr="00155863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8EA0136" w14:textId="4E6C7818" w:rsidR="00DA6CEC" w:rsidRPr="00155863" w:rsidRDefault="00194694" w:rsidP="0019469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61AC5"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یک مشمول دریافت کارت نمی باشد.</w:t>
            </w:r>
          </w:p>
        </w:tc>
      </w:tr>
      <w:tr w:rsidR="00155863" w:rsidRPr="00155863" w14:paraId="7F9BD82A" w14:textId="77777777" w:rsidTr="00AE071F">
        <w:trPr>
          <w:cantSplit/>
        </w:trPr>
        <w:tc>
          <w:tcPr>
            <w:tcW w:w="794" w:type="dxa"/>
          </w:tcPr>
          <w:p w14:paraId="1CF52754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F27D50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BE1798" w14:textId="115273CC" w:rsidR="00AE071F" w:rsidRPr="00155863" w:rsidRDefault="00A61AC5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صندوق دار</w:t>
            </w:r>
          </w:p>
        </w:tc>
      </w:tr>
      <w:tr w:rsidR="00155863" w:rsidRPr="00155863" w14:paraId="09CA9017" w14:textId="77777777" w:rsidTr="00AE071F">
        <w:trPr>
          <w:cantSplit/>
        </w:trPr>
        <w:tc>
          <w:tcPr>
            <w:tcW w:w="794" w:type="dxa"/>
          </w:tcPr>
          <w:p w14:paraId="18C0BB12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D56619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BAAEA3" w14:textId="5A9C640F" w:rsidR="00AE071F" w:rsidRPr="00155863" w:rsidRDefault="00A61AC5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</w:t>
            </w:r>
          </w:p>
        </w:tc>
      </w:tr>
      <w:tr w:rsidR="00155863" w:rsidRPr="00155863" w14:paraId="2697090F" w14:textId="77777777" w:rsidTr="00AE071F">
        <w:trPr>
          <w:cantSplit/>
        </w:trPr>
        <w:tc>
          <w:tcPr>
            <w:tcW w:w="794" w:type="dxa"/>
          </w:tcPr>
          <w:p w14:paraId="3B0672FC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7602F8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5C9A45" w14:textId="4BFD9E58" w:rsidR="00AE071F" w:rsidRPr="00155863" w:rsidRDefault="00A61AC5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کارگران فصلی</w:t>
            </w:r>
          </w:p>
        </w:tc>
      </w:tr>
      <w:tr w:rsidR="00155863" w:rsidRPr="00155863" w14:paraId="4D42FEED" w14:textId="77777777" w:rsidTr="00AE071F">
        <w:trPr>
          <w:cantSplit/>
        </w:trPr>
        <w:tc>
          <w:tcPr>
            <w:tcW w:w="794" w:type="dxa"/>
          </w:tcPr>
          <w:p w14:paraId="0B434813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30C4E7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FE9264" w14:textId="23D55019" w:rsidR="00AE071F" w:rsidRPr="00155863" w:rsidRDefault="00A61AC5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کارگران موقت نظیر کاآموزان</w:t>
            </w:r>
          </w:p>
        </w:tc>
      </w:tr>
      <w:tr w:rsidR="00A83656" w:rsidRPr="00155863" w14:paraId="201004A0" w14:textId="77777777" w:rsidTr="00AE071F">
        <w:trPr>
          <w:cantSplit/>
        </w:trPr>
        <w:tc>
          <w:tcPr>
            <w:tcW w:w="794" w:type="dxa"/>
          </w:tcPr>
          <w:p w14:paraId="1E3A9E3F" w14:textId="77777777" w:rsidR="00A83656" w:rsidRPr="00155863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D589B0" w14:textId="77777777" w:rsidR="00A83656" w:rsidRPr="00155863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8E1FE1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2646FEF2" w14:textId="77777777" w:rsidTr="00A83656">
        <w:trPr>
          <w:cantSplit/>
        </w:trPr>
        <w:tc>
          <w:tcPr>
            <w:tcW w:w="794" w:type="dxa"/>
          </w:tcPr>
          <w:p w14:paraId="6469C597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CE1D4D" w14:textId="06E63DC8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F8EEBCF" w14:textId="77777777" w:rsidTr="00A83656">
        <w:trPr>
          <w:cantSplit/>
        </w:trPr>
        <w:tc>
          <w:tcPr>
            <w:tcW w:w="794" w:type="dxa"/>
            <w:vAlign w:val="center"/>
          </w:tcPr>
          <w:p w14:paraId="0CAF59F1" w14:textId="77777777" w:rsidR="00AE071F" w:rsidRPr="00155863" w:rsidRDefault="00AE071F" w:rsidP="00AE071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C262CBC" w14:textId="14329BEE" w:rsidR="00AE071F" w:rsidRPr="00155863" w:rsidRDefault="00A61AC5" w:rsidP="00A61AC5">
            <w:pPr>
              <w:rPr>
                <w:rtl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اگر کارکنان به ب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مار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مسر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مبتلا شوند، </w:t>
            </w:r>
          </w:p>
        </w:tc>
      </w:tr>
      <w:tr w:rsidR="00155863" w:rsidRPr="00155863" w14:paraId="64966E4F" w14:textId="77777777" w:rsidTr="00A83656">
        <w:trPr>
          <w:cantSplit/>
        </w:trPr>
        <w:tc>
          <w:tcPr>
            <w:tcW w:w="794" w:type="dxa"/>
          </w:tcPr>
          <w:p w14:paraId="18F930EE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D6CDF0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A741DD" w14:textId="5908E2DA" w:rsidR="00AE071F" w:rsidRPr="00155863" w:rsidRDefault="00A61AC5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بلافاصله پس از بهبود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نسب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 می توانند مشغول به کار شوند.</w:t>
            </w:r>
          </w:p>
        </w:tc>
      </w:tr>
      <w:tr w:rsidR="00155863" w:rsidRPr="00155863" w14:paraId="1FD3048E" w14:textId="77777777" w:rsidTr="00A83656">
        <w:trPr>
          <w:cantSplit/>
        </w:trPr>
        <w:tc>
          <w:tcPr>
            <w:tcW w:w="794" w:type="dxa"/>
          </w:tcPr>
          <w:p w14:paraId="7A12C149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8DFFA3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94DC45" w14:textId="51B2BDB2" w:rsidR="00AE071F" w:rsidRPr="00155863" w:rsidRDefault="00A61AC5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فقط با ماسک و دستکش می توانند کار کنند.</w:t>
            </w:r>
          </w:p>
        </w:tc>
      </w:tr>
      <w:tr w:rsidR="00155863" w:rsidRPr="00155863" w14:paraId="731ED52D" w14:textId="77777777" w:rsidTr="00A83656">
        <w:trPr>
          <w:cantSplit/>
        </w:trPr>
        <w:tc>
          <w:tcPr>
            <w:tcW w:w="794" w:type="dxa"/>
          </w:tcPr>
          <w:p w14:paraId="7D628BFB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A11890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383A3B" w14:textId="44F09102" w:rsidR="00AE071F" w:rsidRPr="00155863" w:rsidRDefault="00A61AC5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 هفته بعد از قطع علائم می توانند مشغول به کار شوند.</w:t>
            </w:r>
          </w:p>
        </w:tc>
      </w:tr>
      <w:tr w:rsidR="00155863" w:rsidRPr="00155863" w14:paraId="37326B77" w14:textId="77777777" w:rsidTr="00A83656">
        <w:trPr>
          <w:cantSplit/>
        </w:trPr>
        <w:tc>
          <w:tcPr>
            <w:tcW w:w="794" w:type="dxa"/>
          </w:tcPr>
          <w:p w14:paraId="00E52732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1D68C7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497C4C" w14:textId="00B434D9" w:rsidR="00AE071F" w:rsidRPr="00155863" w:rsidRDefault="00A61AC5" w:rsidP="00A61A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فقط پس از رفع و درمان و با گواه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سلامت از پزشک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می توانند مشغول به کار شوند.</w:t>
            </w:r>
          </w:p>
        </w:tc>
      </w:tr>
      <w:tr w:rsidR="00AE071F" w:rsidRPr="00155863" w14:paraId="68F028CA" w14:textId="77777777" w:rsidTr="00A83656">
        <w:trPr>
          <w:cantSplit/>
        </w:trPr>
        <w:tc>
          <w:tcPr>
            <w:tcW w:w="794" w:type="dxa"/>
          </w:tcPr>
          <w:p w14:paraId="245197D0" w14:textId="77777777" w:rsidR="00AE071F" w:rsidRPr="00155863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39C965" w14:textId="77777777" w:rsidR="00AE071F" w:rsidRPr="00155863" w:rsidRDefault="00AE071F" w:rsidP="00AE071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59CC4F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231C1C16" w14:textId="77777777" w:rsidTr="00AE071F">
        <w:trPr>
          <w:cantSplit/>
        </w:trPr>
        <w:tc>
          <w:tcPr>
            <w:tcW w:w="794" w:type="dxa"/>
          </w:tcPr>
          <w:p w14:paraId="6FFFE75C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5BAD82" w14:textId="360380E1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CB4D904" w14:textId="77777777" w:rsidTr="00AE071F">
        <w:trPr>
          <w:cantSplit/>
        </w:trPr>
        <w:tc>
          <w:tcPr>
            <w:tcW w:w="794" w:type="dxa"/>
            <w:vAlign w:val="center"/>
          </w:tcPr>
          <w:p w14:paraId="086E32E4" w14:textId="77777777" w:rsidR="00DA6CEC" w:rsidRPr="00155863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62F3945" w14:textId="29FA5BED" w:rsidR="00DA6CEC" w:rsidRPr="00155863" w:rsidRDefault="003F4F39" w:rsidP="003F4F3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کارکنان در صورت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مبتال به ب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مار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ها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 عال</w:t>
            </w:r>
            <w:r w:rsidR="00116B54"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ائ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نظ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عطسه، سرفه،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آب 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زش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مزمن گردند، به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گونه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باعث تخل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ترشحات از چشم، ب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دهان شود، </w:t>
            </w:r>
          </w:p>
        </w:tc>
      </w:tr>
      <w:tr w:rsidR="00155863" w:rsidRPr="00155863" w14:paraId="0573A5A4" w14:textId="77777777" w:rsidTr="00AE071F">
        <w:trPr>
          <w:cantSplit/>
        </w:trPr>
        <w:tc>
          <w:tcPr>
            <w:tcW w:w="794" w:type="dxa"/>
          </w:tcPr>
          <w:p w14:paraId="50F65D32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6232D7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451641" w14:textId="1B6F8966" w:rsidR="00AE071F" w:rsidRPr="00155863" w:rsidRDefault="00116B54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نبا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با مشتر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تماس داشته باشند</w:t>
            </w:r>
          </w:p>
        </w:tc>
      </w:tr>
      <w:tr w:rsidR="00155863" w:rsidRPr="00155863" w14:paraId="7508B61A" w14:textId="77777777" w:rsidTr="00AE071F">
        <w:trPr>
          <w:cantSplit/>
        </w:trPr>
        <w:tc>
          <w:tcPr>
            <w:tcW w:w="794" w:type="dxa"/>
          </w:tcPr>
          <w:p w14:paraId="40A638E1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E0E156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3172AA" w14:textId="63C6CA28" w:rsidR="00AE071F" w:rsidRPr="00155863" w:rsidRDefault="00116B54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از پزشک گواه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سلامت ب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اورند</w:t>
            </w:r>
          </w:p>
        </w:tc>
      </w:tr>
      <w:tr w:rsidR="00155863" w:rsidRPr="00155863" w14:paraId="4E185A7D" w14:textId="77777777" w:rsidTr="00AE071F">
        <w:trPr>
          <w:cantSplit/>
        </w:trPr>
        <w:tc>
          <w:tcPr>
            <w:tcW w:w="794" w:type="dxa"/>
          </w:tcPr>
          <w:p w14:paraId="6A3EF52F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510217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C9E30E" w14:textId="3C175848" w:rsidR="00AE071F" w:rsidRPr="00155863" w:rsidRDefault="00116B54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نباید در معرض تماس مستقیم با افراد قرار گیرند.</w:t>
            </w:r>
          </w:p>
        </w:tc>
      </w:tr>
      <w:tr w:rsidR="00155863" w:rsidRPr="00155863" w14:paraId="4B93D62C" w14:textId="77777777" w:rsidTr="00AE071F">
        <w:trPr>
          <w:cantSplit/>
        </w:trPr>
        <w:tc>
          <w:tcPr>
            <w:tcW w:w="794" w:type="dxa"/>
          </w:tcPr>
          <w:p w14:paraId="1754556A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5D7B7B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56EB76" w14:textId="7994C00C" w:rsidR="00AE071F" w:rsidRPr="00155863" w:rsidRDefault="00116B54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کارت بهداشت آنها باطل می گردد.</w:t>
            </w:r>
          </w:p>
        </w:tc>
      </w:tr>
      <w:tr w:rsidR="00A83656" w:rsidRPr="00155863" w14:paraId="4F83DAB0" w14:textId="77777777" w:rsidTr="00AE071F">
        <w:trPr>
          <w:cantSplit/>
        </w:trPr>
        <w:tc>
          <w:tcPr>
            <w:tcW w:w="794" w:type="dxa"/>
          </w:tcPr>
          <w:p w14:paraId="018C3AB1" w14:textId="77777777" w:rsidR="00A83656" w:rsidRPr="00155863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B45092" w14:textId="77777777" w:rsidR="00A83656" w:rsidRPr="00155863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0697BAA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8A73979" w14:textId="77777777" w:rsidTr="00AE071F">
        <w:trPr>
          <w:cantSplit/>
        </w:trPr>
        <w:tc>
          <w:tcPr>
            <w:tcW w:w="794" w:type="dxa"/>
          </w:tcPr>
          <w:p w14:paraId="39B9E78C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F4C7F1" w14:textId="63A502FF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659612C" w14:textId="77777777" w:rsidTr="00AE071F">
        <w:trPr>
          <w:cantSplit/>
        </w:trPr>
        <w:tc>
          <w:tcPr>
            <w:tcW w:w="794" w:type="dxa"/>
          </w:tcPr>
          <w:p w14:paraId="7254B763" w14:textId="77777777" w:rsidR="00DA6CEC" w:rsidRPr="00155863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6D425F92" w14:textId="46C74DFE" w:rsidR="00DA6CEC" w:rsidRPr="00155863" w:rsidRDefault="00116B54" w:rsidP="00116B5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کارکنان در صورت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مبت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لا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به ضا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عات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پوست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نظ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زخم باز، جوش چرک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کچل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ناخن، پوست و امثال آن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هستند،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155863" w:rsidRPr="00155863" w14:paraId="543A3997" w14:textId="77777777" w:rsidTr="00AE071F">
        <w:trPr>
          <w:cantSplit/>
        </w:trPr>
        <w:tc>
          <w:tcPr>
            <w:tcW w:w="794" w:type="dxa"/>
          </w:tcPr>
          <w:p w14:paraId="4DF195A6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06D1C7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AA9C47" w14:textId="1FE566E8" w:rsidR="00AE071F" w:rsidRPr="00155863" w:rsidRDefault="00116B54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کارت بهداشت آنها باطل می گردد.</w:t>
            </w:r>
          </w:p>
        </w:tc>
      </w:tr>
      <w:tr w:rsidR="00155863" w:rsidRPr="00155863" w14:paraId="03A3AB8E" w14:textId="77777777" w:rsidTr="00AE071F">
        <w:trPr>
          <w:cantSplit/>
        </w:trPr>
        <w:tc>
          <w:tcPr>
            <w:tcW w:w="794" w:type="dxa"/>
          </w:tcPr>
          <w:p w14:paraId="58C041FA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AFF1C7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DB56F5" w14:textId="43D71A57" w:rsidR="00AE071F" w:rsidRPr="00155863" w:rsidRDefault="00116B54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بس از بهبودی علائم می توانند مشغول به کار شوند.</w:t>
            </w:r>
          </w:p>
        </w:tc>
      </w:tr>
      <w:tr w:rsidR="00155863" w:rsidRPr="00155863" w14:paraId="565CD63E" w14:textId="77777777" w:rsidTr="00AE071F">
        <w:trPr>
          <w:cantSplit/>
        </w:trPr>
        <w:tc>
          <w:tcPr>
            <w:tcW w:w="794" w:type="dxa"/>
          </w:tcPr>
          <w:p w14:paraId="38F9230E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299F7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997650" w14:textId="73F01288" w:rsidR="00AE071F" w:rsidRPr="00155863" w:rsidRDefault="00116B54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نباید در کارهایی مثل اپیلاسیون فعالیت نمایند.</w:t>
            </w:r>
          </w:p>
        </w:tc>
      </w:tr>
      <w:tr w:rsidR="00155863" w:rsidRPr="00155863" w14:paraId="2CC34F7E" w14:textId="77777777" w:rsidTr="00AE071F">
        <w:trPr>
          <w:cantSplit/>
        </w:trPr>
        <w:tc>
          <w:tcPr>
            <w:tcW w:w="794" w:type="dxa"/>
          </w:tcPr>
          <w:p w14:paraId="4293FA0A" w14:textId="77777777" w:rsidR="00AE071F" w:rsidRPr="00155863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EC3297" w14:textId="77777777" w:rsidR="00AE071F" w:rsidRPr="00155863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5DA658" w14:textId="48E44245" w:rsidR="00AE071F" w:rsidRPr="00155863" w:rsidRDefault="00116B54" w:rsidP="00116B5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ب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هنگام ارائه خدمات به مشتر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از دستکش استفاده نما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ند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.در صورت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که امکان استفاده از دستکش ن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ست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نبا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با مشتر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تماس مستق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داشته باشند.</w:t>
            </w:r>
          </w:p>
        </w:tc>
      </w:tr>
      <w:tr w:rsidR="00A83656" w:rsidRPr="00155863" w14:paraId="781DE422" w14:textId="77777777" w:rsidTr="00AE071F">
        <w:trPr>
          <w:cantSplit/>
        </w:trPr>
        <w:tc>
          <w:tcPr>
            <w:tcW w:w="794" w:type="dxa"/>
          </w:tcPr>
          <w:p w14:paraId="5BCD603A" w14:textId="77777777" w:rsidR="00A83656" w:rsidRPr="00155863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F16789" w14:textId="77777777" w:rsidR="00A83656" w:rsidRPr="00155863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DC5E5D0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2560204" w14:textId="77777777" w:rsidTr="00C27E3C">
        <w:trPr>
          <w:cantSplit/>
        </w:trPr>
        <w:tc>
          <w:tcPr>
            <w:tcW w:w="794" w:type="dxa"/>
          </w:tcPr>
          <w:p w14:paraId="1C0E20F9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13C413" w14:textId="1EEC124C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BC13C00" w14:textId="77777777" w:rsidTr="00C27E3C">
        <w:trPr>
          <w:cantSplit/>
        </w:trPr>
        <w:tc>
          <w:tcPr>
            <w:tcW w:w="794" w:type="dxa"/>
          </w:tcPr>
          <w:p w14:paraId="7898299E" w14:textId="77777777" w:rsidR="00DA6CEC" w:rsidRPr="00155863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53B3732" w14:textId="74C62194" w:rsidR="00DA6CEC" w:rsidRPr="00155863" w:rsidRDefault="00116B54" w:rsidP="00E9316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چنانچه مشتر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مشکوک به عفونت ها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پوست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آلوده به شپش باشد</w:t>
            </w:r>
          </w:p>
        </w:tc>
      </w:tr>
      <w:tr w:rsidR="00155863" w:rsidRPr="00155863" w14:paraId="3BCF8670" w14:textId="77777777" w:rsidTr="00C27E3C">
        <w:trPr>
          <w:cantSplit/>
        </w:trPr>
        <w:tc>
          <w:tcPr>
            <w:tcW w:w="794" w:type="dxa"/>
          </w:tcPr>
          <w:p w14:paraId="4F27B23C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ED8768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7071ED" w14:textId="110206CB" w:rsidR="00C27E3C" w:rsidRPr="00155863" w:rsidRDefault="00116B5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باید از ارائه خدمات به مشتری خودداری شده و به پزشک ارجاع گردد.</w:t>
            </w:r>
          </w:p>
        </w:tc>
      </w:tr>
      <w:tr w:rsidR="00155863" w:rsidRPr="00155863" w14:paraId="45DE8D8A" w14:textId="77777777" w:rsidTr="00C27E3C">
        <w:trPr>
          <w:cantSplit/>
        </w:trPr>
        <w:tc>
          <w:tcPr>
            <w:tcW w:w="794" w:type="dxa"/>
          </w:tcPr>
          <w:p w14:paraId="23653B8C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AA40EC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89A07D" w14:textId="637FDE29" w:rsidR="00C27E3C" w:rsidRPr="00155863" w:rsidRDefault="00116B5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پس از ارائه خدمات، جهت مشاوره به پزشک ارجاع گردد.</w:t>
            </w:r>
          </w:p>
        </w:tc>
      </w:tr>
      <w:tr w:rsidR="00155863" w:rsidRPr="00155863" w14:paraId="55152661" w14:textId="77777777" w:rsidTr="00C27E3C">
        <w:trPr>
          <w:cantSplit/>
        </w:trPr>
        <w:tc>
          <w:tcPr>
            <w:tcW w:w="794" w:type="dxa"/>
          </w:tcPr>
          <w:p w14:paraId="05E8AE78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79E212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E2BA62" w14:textId="5D8D048C" w:rsidR="00C27E3C" w:rsidRPr="00155863" w:rsidRDefault="00116B54" w:rsidP="00116B5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کارکنان هنگام تماس با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دستکش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استفاده نما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ابزار و تجه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زات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مرتبط با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بلافاصله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پس از 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خدمات با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سطح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متوسط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شود.</w:t>
            </w:r>
          </w:p>
        </w:tc>
      </w:tr>
      <w:tr w:rsidR="00155863" w:rsidRPr="00155863" w14:paraId="1AF500D4" w14:textId="77777777" w:rsidTr="00C27E3C">
        <w:trPr>
          <w:cantSplit/>
        </w:trPr>
        <w:tc>
          <w:tcPr>
            <w:tcW w:w="794" w:type="dxa"/>
          </w:tcPr>
          <w:p w14:paraId="276E3CD8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20E9A2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8AFCA69" w14:textId="450FC039" w:rsidR="00C27E3C" w:rsidRPr="00155863" w:rsidRDefault="00116B5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155863" w14:paraId="7893EB72" w14:textId="77777777" w:rsidTr="00C27E3C">
        <w:trPr>
          <w:cantSplit/>
        </w:trPr>
        <w:tc>
          <w:tcPr>
            <w:tcW w:w="794" w:type="dxa"/>
          </w:tcPr>
          <w:p w14:paraId="442D80F5" w14:textId="77777777" w:rsidR="00A83656" w:rsidRPr="00155863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B91CD5" w14:textId="77777777" w:rsidR="00A83656" w:rsidRPr="00155863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BC6CF9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A0F67E6" w14:textId="77777777" w:rsidTr="00C27E3C">
        <w:trPr>
          <w:cantSplit/>
        </w:trPr>
        <w:tc>
          <w:tcPr>
            <w:tcW w:w="794" w:type="dxa"/>
          </w:tcPr>
          <w:p w14:paraId="20AD7057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BB71F4" w14:textId="0479FF32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62385A5D" w14:textId="77777777" w:rsidTr="00C27E3C">
        <w:trPr>
          <w:cantSplit/>
        </w:trPr>
        <w:tc>
          <w:tcPr>
            <w:tcW w:w="794" w:type="dxa"/>
          </w:tcPr>
          <w:p w14:paraId="0C119642" w14:textId="77777777" w:rsidR="00DA6CEC" w:rsidRPr="00155863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2E327ED4" w14:textId="1FFD6E5D" w:rsidR="00DA6CEC" w:rsidRPr="00155863" w:rsidRDefault="00116B54" w:rsidP="00E9316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صورت رو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شپش و تخم آن بر رو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سر مشتر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وجود ب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مار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پوست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</w:p>
        </w:tc>
      </w:tr>
      <w:tr w:rsidR="00155863" w:rsidRPr="00155863" w14:paraId="71DCFAD4" w14:textId="77777777" w:rsidTr="00C27E3C">
        <w:trPr>
          <w:cantSplit/>
        </w:trPr>
        <w:tc>
          <w:tcPr>
            <w:tcW w:w="794" w:type="dxa"/>
          </w:tcPr>
          <w:p w14:paraId="26EF8957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748321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D76F7D" w14:textId="1D8C3A72" w:rsidR="00C27E3C" w:rsidRPr="00155863" w:rsidRDefault="00116B54" w:rsidP="00116B5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خدمات به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خوددار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 و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جهت برطرف شدن ب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پزشک مراجعه نما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55863" w:rsidRPr="00155863" w14:paraId="677D223D" w14:textId="77777777" w:rsidTr="00C27E3C">
        <w:trPr>
          <w:cantSplit/>
        </w:trPr>
        <w:tc>
          <w:tcPr>
            <w:tcW w:w="794" w:type="dxa"/>
          </w:tcPr>
          <w:p w14:paraId="458F90D9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B4BC29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A336E1" w14:textId="39F97195" w:rsidR="00C27E3C" w:rsidRPr="00155863" w:rsidRDefault="00116B5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کارکنان هنگام تماس با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دستکش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استفاده نما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ابزار و تجه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زات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مرتبط با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بلافاصله پس از 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خدمات با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متوسط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شود.</w:t>
            </w:r>
          </w:p>
        </w:tc>
      </w:tr>
      <w:tr w:rsidR="00155863" w:rsidRPr="00155863" w14:paraId="7C56F2D7" w14:textId="77777777" w:rsidTr="00C27E3C">
        <w:trPr>
          <w:cantSplit/>
        </w:trPr>
        <w:tc>
          <w:tcPr>
            <w:tcW w:w="794" w:type="dxa"/>
          </w:tcPr>
          <w:p w14:paraId="46976975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B58B8A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B70567" w14:textId="130D2272" w:rsidR="00C27E3C" w:rsidRPr="00155863" w:rsidRDefault="00116B5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مشاوره های لازم داده شده و کارهای لازم انجام شود.</w:t>
            </w:r>
          </w:p>
        </w:tc>
      </w:tr>
      <w:tr w:rsidR="00155863" w:rsidRPr="00155863" w14:paraId="29C6C87E" w14:textId="77777777" w:rsidTr="00C27E3C">
        <w:trPr>
          <w:cantSplit/>
        </w:trPr>
        <w:tc>
          <w:tcPr>
            <w:tcW w:w="794" w:type="dxa"/>
          </w:tcPr>
          <w:p w14:paraId="2EAF2BAD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2B5235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5FD843C" w14:textId="201670D0" w:rsidR="00C27E3C" w:rsidRPr="00155863" w:rsidRDefault="00116B5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155863" w14:paraId="66FA6544" w14:textId="77777777" w:rsidTr="00C27E3C">
        <w:trPr>
          <w:cantSplit/>
        </w:trPr>
        <w:tc>
          <w:tcPr>
            <w:tcW w:w="794" w:type="dxa"/>
          </w:tcPr>
          <w:p w14:paraId="4A064351" w14:textId="77777777" w:rsidR="00A83656" w:rsidRPr="00155863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516772" w14:textId="77777777" w:rsidR="00A83656" w:rsidRPr="00155863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0BCE6D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155863" w:rsidRPr="00155863" w14:paraId="429C707D" w14:textId="77777777" w:rsidTr="00C27E3C">
        <w:trPr>
          <w:cantSplit/>
        </w:trPr>
        <w:tc>
          <w:tcPr>
            <w:tcW w:w="830" w:type="dxa"/>
          </w:tcPr>
          <w:p w14:paraId="72FAF493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85A876" w14:textId="455A99EF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75584F3" w14:textId="77777777" w:rsidTr="00C27E3C">
        <w:trPr>
          <w:cantSplit/>
        </w:trPr>
        <w:tc>
          <w:tcPr>
            <w:tcW w:w="830" w:type="dxa"/>
          </w:tcPr>
          <w:p w14:paraId="0694390A" w14:textId="77777777" w:rsidR="00DA6CEC" w:rsidRPr="00155863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2B49BFF3" w14:textId="53FD5FBF" w:rsidR="00DA6CEC" w:rsidRPr="00155863" w:rsidRDefault="00195049" w:rsidP="00815E8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توصیه می شود چه کسانی واکسن هپاتیت ب را دریافت نمایند؟</w:t>
            </w:r>
          </w:p>
        </w:tc>
      </w:tr>
      <w:tr w:rsidR="00155863" w:rsidRPr="00155863" w14:paraId="47BF2FEE" w14:textId="77777777" w:rsidTr="00C27E3C">
        <w:trPr>
          <w:cantSplit/>
        </w:trPr>
        <w:tc>
          <w:tcPr>
            <w:tcW w:w="830" w:type="dxa"/>
          </w:tcPr>
          <w:p w14:paraId="36DA368B" w14:textId="77777777" w:rsidR="00C27E3C" w:rsidRPr="00155863" w:rsidRDefault="00C27E3C" w:rsidP="00C27E3C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6B4B49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3412B9" w14:textId="4C3C879B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کارکنان بخش ناخن</w:t>
            </w:r>
          </w:p>
        </w:tc>
      </w:tr>
      <w:tr w:rsidR="00155863" w:rsidRPr="00155863" w14:paraId="692B2AAF" w14:textId="77777777" w:rsidTr="00C27E3C">
        <w:trPr>
          <w:cantSplit/>
        </w:trPr>
        <w:tc>
          <w:tcPr>
            <w:tcW w:w="830" w:type="dxa"/>
          </w:tcPr>
          <w:p w14:paraId="0C9E8685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B539D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9E389D3" w14:textId="225C72DE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کارکنان میکروپیگمنیشن</w:t>
            </w:r>
          </w:p>
        </w:tc>
      </w:tr>
      <w:tr w:rsidR="00155863" w:rsidRPr="00155863" w14:paraId="216C0AF3" w14:textId="77777777" w:rsidTr="00C27E3C">
        <w:trPr>
          <w:cantSplit/>
        </w:trPr>
        <w:tc>
          <w:tcPr>
            <w:tcW w:w="830" w:type="dxa"/>
          </w:tcPr>
          <w:p w14:paraId="38115CE8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260840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173C2C" w14:textId="3BD92E7F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کارکنان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در آرا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شگاه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وسا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نوک 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برنده در ارتباط هستند</w:t>
            </w:r>
          </w:p>
        </w:tc>
      </w:tr>
      <w:tr w:rsidR="00155863" w:rsidRPr="00155863" w14:paraId="4DD77169" w14:textId="77777777" w:rsidTr="00C27E3C">
        <w:trPr>
          <w:cantSplit/>
        </w:trPr>
        <w:tc>
          <w:tcPr>
            <w:tcW w:w="830" w:type="dxa"/>
          </w:tcPr>
          <w:p w14:paraId="48ECD123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002C8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178F0B" w14:textId="1B5B592F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155863" w:rsidRPr="00155863" w14:paraId="1CD1B5EE" w14:textId="77777777" w:rsidTr="00C27E3C">
        <w:trPr>
          <w:cantSplit/>
        </w:trPr>
        <w:tc>
          <w:tcPr>
            <w:tcW w:w="830" w:type="dxa"/>
          </w:tcPr>
          <w:p w14:paraId="5D26AFDF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035D8FA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3D2D66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155863" w:rsidRPr="00155863" w14:paraId="57E2CD6C" w14:textId="77777777" w:rsidTr="00C27E3C">
        <w:trPr>
          <w:cantSplit/>
        </w:trPr>
        <w:tc>
          <w:tcPr>
            <w:tcW w:w="830" w:type="dxa"/>
          </w:tcPr>
          <w:p w14:paraId="2A0375E7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CEDC35" w14:textId="324418A6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7E512540" w14:textId="77777777" w:rsidTr="00C27E3C">
        <w:trPr>
          <w:cantSplit/>
        </w:trPr>
        <w:tc>
          <w:tcPr>
            <w:tcW w:w="830" w:type="dxa"/>
          </w:tcPr>
          <w:p w14:paraId="32EF7EDA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0C42EB7F" w14:textId="55672624" w:rsidR="00DA6CEC" w:rsidRPr="00155863" w:rsidRDefault="00195049" w:rsidP="004B43C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گزینه در خصوص لباس کارکنان صحیح است؟</w:t>
            </w:r>
          </w:p>
        </w:tc>
      </w:tr>
      <w:tr w:rsidR="00155863" w:rsidRPr="00155863" w14:paraId="6997AA6B" w14:textId="77777777" w:rsidTr="00C27E3C">
        <w:trPr>
          <w:cantSplit/>
        </w:trPr>
        <w:tc>
          <w:tcPr>
            <w:tcW w:w="830" w:type="dxa"/>
          </w:tcPr>
          <w:p w14:paraId="0A0EF859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5A179D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48E576" w14:textId="295F8CBA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کارکنان هنگام کار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روپوش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رنگ روشن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(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)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متناسب با نوع فعال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استفاده نما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55863" w:rsidRPr="00155863" w14:paraId="21E1FF24" w14:textId="77777777" w:rsidTr="00C27E3C">
        <w:trPr>
          <w:cantSplit/>
        </w:trPr>
        <w:tc>
          <w:tcPr>
            <w:tcW w:w="830" w:type="dxa"/>
          </w:tcPr>
          <w:p w14:paraId="7A71C0CE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FE9B4A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985AD8" w14:textId="67F9CAEB" w:rsidR="00C27E3C" w:rsidRPr="00155863" w:rsidRDefault="00195049" w:rsidP="001950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لباس کار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کارکنان که با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ارتباط مستق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ندارد نظ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صندوق دار،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بدون لک و پارگ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باشد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155863" w:rsidRPr="00155863" w14:paraId="3B1722A5" w14:textId="77777777" w:rsidTr="00C27E3C">
        <w:trPr>
          <w:cantSplit/>
        </w:trPr>
        <w:tc>
          <w:tcPr>
            <w:tcW w:w="830" w:type="dxa"/>
          </w:tcPr>
          <w:p w14:paraId="7605C66A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99D581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A09F96" w14:textId="2A26CFF8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استفاده از لباس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سنت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معمول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کارکنان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که با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ارتباط مستق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ندارد بلامانع است.</w:t>
            </w:r>
          </w:p>
        </w:tc>
      </w:tr>
      <w:tr w:rsidR="00155863" w:rsidRPr="00155863" w14:paraId="1E90A247" w14:textId="77777777" w:rsidTr="00C27E3C">
        <w:trPr>
          <w:cantSplit/>
        </w:trPr>
        <w:tc>
          <w:tcPr>
            <w:tcW w:w="830" w:type="dxa"/>
          </w:tcPr>
          <w:p w14:paraId="0198F607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23151A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ED66E1" w14:textId="239360EB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155863" w:rsidRPr="00155863" w14:paraId="596340CA" w14:textId="77777777" w:rsidTr="00C27E3C">
        <w:trPr>
          <w:cantSplit/>
        </w:trPr>
        <w:tc>
          <w:tcPr>
            <w:tcW w:w="830" w:type="dxa"/>
          </w:tcPr>
          <w:p w14:paraId="2DAE3DC8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850025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B96BCF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94041C8" w14:textId="77777777" w:rsidTr="00C27E3C">
        <w:trPr>
          <w:cantSplit/>
        </w:trPr>
        <w:tc>
          <w:tcPr>
            <w:tcW w:w="794" w:type="dxa"/>
          </w:tcPr>
          <w:p w14:paraId="1769C9A8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69E342" w14:textId="338C89E7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8511AAA" w14:textId="77777777" w:rsidTr="00C27E3C">
        <w:trPr>
          <w:cantSplit/>
        </w:trPr>
        <w:tc>
          <w:tcPr>
            <w:tcW w:w="794" w:type="dxa"/>
          </w:tcPr>
          <w:p w14:paraId="0128513A" w14:textId="77777777" w:rsidR="00C27E3C" w:rsidRPr="00155863" w:rsidRDefault="00C27E3C" w:rsidP="00C27E3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3C86BEC3" w14:textId="71DEFBD9" w:rsidR="00C27E3C" w:rsidRPr="00155863" w:rsidRDefault="00195049" w:rsidP="004B43C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گزینه در مورد استفاده از دستکش صحیح است؟</w:t>
            </w:r>
          </w:p>
        </w:tc>
      </w:tr>
      <w:tr w:rsidR="00155863" w:rsidRPr="00155863" w14:paraId="55029BC1" w14:textId="77777777" w:rsidTr="00C27E3C">
        <w:trPr>
          <w:cantSplit/>
        </w:trPr>
        <w:tc>
          <w:tcPr>
            <w:tcW w:w="794" w:type="dxa"/>
          </w:tcPr>
          <w:p w14:paraId="7A78B27D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64513C" w14:textId="1BAC16EB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8D2CF6" w14:textId="71D6BE95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ستفاده از دستکش بعنوان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شستشو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دست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می باشد.</w:t>
            </w:r>
          </w:p>
        </w:tc>
      </w:tr>
      <w:tr w:rsidR="00155863" w:rsidRPr="00155863" w14:paraId="7C1B9D8B" w14:textId="77777777" w:rsidTr="00C27E3C">
        <w:trPr>
          <w:cantSplit/>
        </w:trPr>
        <w:tc>
          <w:tcPr>
            <w:tcW w:w="794" w:type="dxa"/>
          </w:tcPr>
          <w:p w14:paraId="601E1267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B4EAB5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9D142B" w14:textId="31235534" w:rsidR="00C27E3C" w:rsidRPr="00155863" w:rsidRDefault="00195049" w:rsidP="001950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چنانچه کارکنان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خدمات از دستکش نخ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استفاده 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نما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بعد از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پایان روز کاری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تعو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ض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155863" w:rsidRPr="00155863" w14:paraId="7DF7E555" w14:textId="77777777" w:rsidTr="00C27E3C">
        <w:trPr>
          <w:cantSplit/>
        </w:trPr>
        <w:tc>
          <w:tcPr>
            <w:tcW w:w="794" w:type="dxa"/>
          </w:tcPr>
          <w:p w14:paraId="4A77DB3A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22121D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DDEC3" w14:textId="4E959CF0" w:rsidR="00C27E3C" w:rsidRPr="00155863" w:rsidRDefault="00195049" w:rsidP="001950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ستفاده از دستکش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فعال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معمول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ارائه خدمات به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حالت روت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تا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زمان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پوست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آرا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سالم است ضرورت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ندارد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155863" w:rsidRPr="00155863" w14:paraId="3FA838C5" w14:textId="77777777" w:rsidTr="00C27E3C">
        <w:trPr>
          <w:cantSplit/>
        </w:trPr>
        <w:tc>
          <w:tcPr>
            <w:tcW w:w="794" w:type="dxa"/>
          </w:tcPr>
          <w:p w14:paraId="2A25EFE2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706A46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A9C99C" w14:textId="30DD5FB6" w:rsidR="00C27E3C" w:rsidRPr="00155863" w:rsidRDefault="00195049" w:rsidP="0019504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C27E3C" w:rsidRPr="00155863" w14:paraId="5A399EE9" w14:textId="77777777" w:rsidTr="00C27E3C">
        <w:trPr>
          <w:cantSplit/>
        </w:trPr>
        <w:tc>
          <w:tcPr>
            <w:tcW w:w="794" w:type="dxa"/>
          </w:tcPr>
          <w:p w14:paraId="3396A1E7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CDE792" w14:textId="77777777" w:rsidR="00C27E3C" w:rsidRPr="00155863" w:rsidRDefault="00C27E3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F92266F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7540512" w14:textId="77777777" w:rsidTr="00C27E3C">
        <w:trPr>
          <w:cantSplit/>
        </w:trPr>
        <w:tc>
          <w:tcPr>
            <w:tcW w:w="794" w:type="dxa"/>
          </w:tcPr>
          <w:p w14:paraId="54D96FB4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9F1E23" w14:textId="77E7F7A5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60BB73BA" w14:textId="77777777" w:rsidTr="00C27E3C">
        <w:trPr>
          <w:cantSplit/>
        </w:trPr>
        <w:tc>
          <w:tcPr>
            <w:tcW w:w="794" w:type="dxa"/>
          </w:tcPr>
          <w:p w14:paraId="4D537402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3FA96604" w14:textId="4802651E" w:rsidR="00DA6CEC" w:rsidRPr="00155863" w:rsidRDefault="00195049" w:rsidP="004B43C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در کدام گزینه استفاده از دستکش ضروری نیست؟</w:t>
            </w:r>
          </w:p>
        </w:tc>
      </w:tr>
      <w:tr w:rsidR="00155863" w:rsidRPr="00155863" w14:paraId="3195C424" w14:textId="77777777" w:rsidTr="00C27E3C">
        <w:trPr>
          <w:cantSplit/>
        </w:trPr>
        <w:tc>
          <w:tcPr>
            <w:tcW w:w="794" w:type="dxa"/>
          </w:tcPr>
          <w:p w14:paraId="1253A354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AD918D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B5A55C" w14:textId="5ED3C992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هنگام تماس با مواد 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</w:p>
        </w:tc>
      </w:tr>
      <w:tr w:rsidR="00155863" w:rsidRPr="00155863" w14:paraId="4E0B8397" w14:textId="77777777" w:rsidTr="00C27E3C">
        <w:trPr>
          <w:cantSplit/>
        </w:trPr>
        <w:tc>
          <w:tcPr>
            <w:tcW w:w="794" w:type="dxa"/>
          </w:tcPr>
          <w:p w14:paraId="59926D85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807C5A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2F7E43" w14:textId="386B540D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هنگام تماس دست با پوست آس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ناسالم.</w:t>
            </w:r>
          </w:p>
        </w:tc>
      </w:tr>
      <w:tr w:rsidR="00155863" w:rsidRPr="00155863" w14:paraId="60817D38" w14:textId="77777777" w:rsidTr="00C27E3C">
        <w:trPr>
          <w:cantSplit/>
        </w:trPr>
        <w:tc>
          <w:tcPr>
            <w:tcW w:w="794" w:type="dxa"/>
          </w:tcPr>
          <w:p w14:paraId="2AC41AFD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4C1B4D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C02613" w14:textId="0AFAB244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فعال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معمول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ارائه خدمات به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حالت روت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تا زمان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پوست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آرا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سالم است</w:t>
            </w:r>
          </w:p>
        </w:tc>
      </w:tr>
      <w:tr w:rsidR="00155863" w:rsidRPr="00155863" w14:paraId="1413517A" w14:textId="77777777" w:rsidTr="00C27E3C">
        <w:trPr>
          <w:cantSplit/>
        </w:trPr>
        <w:tc>
          <w:tcPr>
            <w:tcW w:w="794" w:type="dxa"/>
          </w:tcPr>
          <w:p w14:paraId="62ADB0C6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637731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EE075C8" w14:textId="63039618" w:rsidR="00C27E3C" w:rsidRPr="00155863" w:rsidRDefault="00195049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هنگام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امکان آلودگ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دست با خون و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ترشحات بدن وجود دارد.</w:t>
            </w:r>
          </w:p>
        </w:tc>
      </w:tr>
      <w:tr w:rsidR="00A83656" w:rsidRPr="00155863" w14:paraId="40699F9B" w14:textId="77777777" w:rsidTr="00C27E3C">
        <w:trPr>
          <w:cantSplit/>
        </w:trPr>
        <w:tc>
          <w:tcPr>
            <w:tcW w:w="794" w:type="dxa"/>
          </w:tcPr>
          <w:p w14:paraId="4429644D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F9B38B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1CDB6C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093F755" w14:textId="77777777" w:rsidTr="00C27E3C">
        <w:trPr>
          <w:cantSplit/>
        </w:trPr>
        <w:tc>
          <w:tcPr>
            <w:tcW w:w="794" w:type="dxa"/>
          </w:tcPr>
          <w:p w14:paraId="011A8E1D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CA93C6" w14:textId="4220CFB4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2FABCCA" w14:textId="77777777" w:rsidTr="00C27E3C">
        <w:trPr>
          <w:cantSplit/>
        </w:trPr>
        <w:tc>
          <w:tcPr>
            <w:tcW w:w="794" w:type="dxa"/>
          </w:tcPr>
          <w:p w14:paraId="27846C8B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53CDA333" w14:textId="6D414219" w:rsidR="00DA6CEC" w:rsidRPr="00155863" w:rsidRDefault="00C77EFC" w:rsidP="007648F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جمله صحیح است؟</w:t>
            </w:r>
          </w:p>
        </w:tc>
      </w:tr>
      <w:tr w:rsidR="00155863" w:rsidRPr="00155863" w14:paraId="38EE7BF9" w14:textId="77777777" w:rsidTr="00C27E3C">
        <w:trPr>
          <w:cantSplit/>
        </w:trPr>
        <w:tc>
          <w:tcPr>
            <w:tcW w:w="794" w:type="dxa"/>
          </w:tcPr>
          <w:p w14:paraId="38293C05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F04CDB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C13A83" w14:textId="00690C69" w:rsidR="00C27E3C" w:rsidRPr="00155863" w:rsidRDefault="00C77EF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بالفاصله بعد از درآوردن دستکش ها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دست ها با آب و صابون شسته شود.</w:t>
            </w:r>
          </w:p>
        </w:tc>
      </w:tr>
      <w:tr w:rsidR="00155863" w:rsidRPr="00155863" w14:paraId="4259029A" w14:textId="77777777" w:rsidTr="00C27E3C">
        <w:trPr>
          <w:cantSplit/>
        </w:trPr>
        <w:tc>
          <w:tcPr>
            <w:tcW w:w="794" w:type="dxa"/>
          </w:tcPr>
          <w:p w14:paraId="3016C4C4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876DB7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88EF82" w14:textId="350223EA" w:rsidR="00C27E3C" w:rsidRPr="00155863" w:rsidRDefault="00C77EF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کارکنان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موارد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احتمال پاش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آلودگ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روپوش با ترشحات، خون و ما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عات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بدن وجود دارد، از پ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بند ضد آب استفاده نما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55863" w:rsidRPr="00155863" w14:paraId="5ABB16F3" w14:textId="77777777" w:rsidTr="00C27E3C">
        <w:trPr>
          <w:cantSplit/>
        </w:trPr>
        <w:tc>
          <w:tcPr>
            <w:tcW w:w="794" w:type="dxa"/>
          </w:tcPr>
          <w:p w14:paraId="6BC5A682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91BDE5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2EA6A0" w14:textId="20BEBD9B" w:rsidR="00C27E3C" w:rsidRPr="00155863" w:rsidRDefault="00C77EFC" w:rsidP="00C77EF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دستکش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بوده و ب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تعو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ض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 و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هر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دستکش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استفاده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155863" w:rsidRPr="00155863" w14:paraId="11C9BF1C" w14:textId="77777777" w:rsidTr="00C27E3C">
        <w:trPr>
          <w:cantSplit/>
        </w:trPr>
        <w:tc>
          <w:tcPr>
            <w:tcW w:w="794" w:type="dxa"/>
          </w:tcPr>
          <w:p w14:paraId="566C456A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AFC4E2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20CF9D" w14:textId="1096F0CF" w:rsidR="00C27E3C" w:rsidRPr="00155863" w:rsidRDefault="00C77EFC" w:rsidP="00C77EF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155863" w14:paraId="7B44E3F8" w14:textId="77777777" w:rsidTr="00C27E3C">
        <w:trPr>
          <w:cantSplit/>
        </w:trPr>
        <w:tc>
          <w:tcPr>
            <w:tcW w:w="794" w:type="dxa"/>
          </w:tcPr>
          <w:p w14:paraId="03B55F6E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1AB2A9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EA947C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2702F91" w14:textId="77777777" w:rsidTr="00C27E3C">
        <w:trPr>
          <w:cantSplit/>
        </w:trPr>
        <w:tc>
          <w:tcPr>
            <w:tcW w:w="794" w:type="dxa"/>
          </w:tcPr>
          <w:p w14:paraId="6E4F2865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CD923D" w14:textId="7840EDEC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637DD207" w14:textId="77777777" w:rsidTr="00C27E3C">
        <w:trPr>
          <w:cantSplit/>
        </w:trPr>
        <w:tc>
          <w:tcPr>
            <w:tcW w:w="794" w:type="dxa"/>
          </w:tcPr>
          <w:p w14:paraId="24DD7577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3C494F8E" w14:textId="706F4967" w:rsidR="00DA6CEC" w:rsidRPr="00155863" w:rsidRDefault="00C77EFC" w:rsidP="00B2576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در کدام گزینه استفاده از محلولهای ضدعفونی کننده به جای شستشوی دست مانعی ندارد؟ </w:t>
            </w:r>
          </w:p>
        </w:tc>
      </w:tr>
      <w:tr w:rsidR="00155863" w:rsidRPr="00155863" w14:paraId="228E8AC0" w14:textId="77777777" w:rsidTr="00C27E3C">
        <w:trPr>
          <w:cantSplit/>
        </w:trPr>
        <w:tc>
          <w:tcPr>
            <w:tcW w:w="794" w:type="dxa"/>
          </w:tcPr>
          <w:p w14:paraId="6CEF2F68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FA92F5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E48350" w14:textId="688AC878" w:rsidR="00C27E3C" w:rsidRPr="00155863" w:rsidRDefault="00C77EF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زمان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آلودگ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رو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 رو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دست وجود ندارد</w:t>
            </w:r>
          </w:p>
        </w:tc>
      </w:tr>
      <w:tr w:rsidR="00155863" w:rsidRPr="00155863" w14:paraId="7517DE6C" w14:textId="77777777" w:rsidTr="00C27E3C">
        <w:trPr>
          <w:cantSplit/>
        </w:trPr>
        <w:tc>
          <w:tcPr>
            <w:tcW w:w="794" w:type="dxa"/>
          </w:tcPr>
          <w:p w14:paraId="516DB6CC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0AA226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FB772E" w14:textId="32BBEB07" w:rsidR="00C27E3C" w:rsidRPr="00155863" w:rsidRDefault="00C77EF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قبل و بعد از درآوردن دستکش 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</w:p>
        </w:tc>
      </w:tr>
      <w:tr w:rsidR="00155863" w:rsidRPr="00155863" w14:paraId="2EFE3A63" w14:textId="77777777" w:rsidTr="00C27E3C">
        <w:trPr>
          <w:cantSplit/>
        </w:trPr>
        <w:tc>
          <w:tcPr>
            <w:tcW w:w="794" w:type="dxa"/>
          </w:tcPr>
          <w:p w14:paraId="2FBCD6B6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85D928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E8D9F3" w14:textId="67F72117" w:rsidR="00C27E3C" w:rsidRPr="00155863" w:rsidRDefault="00C77EF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 از اتمام ارائه خدمات به هر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تغ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نوع خدمات</w:t>
            </w:r>
          </w:p>
        </w:tc>
      </w:tr>
      <w:tr w:rsidR="00155863" w:rsidRPr="00155863" w14:paraId="3EE3BA3A" w14:textId="77777777" w:rsidTr="00C27E3C">
        <w:trPr>
          <w:cantSplit/>
        </w:trPr>
        <w:tc>
          <w:tcPr>
            <w:tcW w:w="794" w:type="dxa"/>
          </w:tcPr>
          <w:p w14:paraId="6A12AC39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65F2C0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1EAD1C" w14:textId="39616927" w:rsidR="00C27E3C" w:rsidRPr="00155863" w:rsidRDefault="00C77EF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155863" w14:paraId="25CD28E2" w14:textId="77777777" w:rsidTr="00C27E3C">
        <w:trPr>
          <w:cantSplit/>
        </w:trPr>
        <w:tc>
          <w:tcPr>
            <w:tcW w:w="794" w:type="dxa"/>
          </w:tcPr>
          <w:p w14:paraId="416C1F9B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0563A9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A61B86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A2380C3" w14:textId="77777777" w:rsidTr="00C27E3C">
        <w:trPr>
          <w:cantSplit/>
        </w:trPr>
        <w:tc>
          <w:tcPr>
            <w:tcW w:w="794" w:type="dxa"/>
          </w:tcPr>
          <w:p w14:paraId="617AD113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B3A73C" w14:textId="52DA9118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90C828C" w14:textId="77777777" w:rsidTr="00C27E3C">
        <w:trPr>
          <w:cantSplit/>
        </w:trPr>
        <w:tc>
          <w:tcPr>
            <w:tcW w:w="794" w:type="dxa"/>
          </w:tcPr>
          <w:p w14:paraId="6F0F9C1E" w14:textId="77777777" w:rsidR="00C27E3C" w:rsidRPr="00155863" w:rsidRDefault="00C27E3C" w:rsidP="00C27E3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24D34BB7" w14:textId="2C938B32" w:rsidR="00C27E3C" w:rsidRPr="00155863" w:rsidRDefault="00C77EFC" w:rsidP="00C77EF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عرضه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استعمال دخان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ات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بر اساس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...........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آ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نامه اجرا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قانون 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صلاح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ماده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3 مواد خوردن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آشام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،آرا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و بهداشت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بعنوان تخلف در نظرگرفته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شود و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 متخلف برخورد گردد.</w:t>
            </w:r>
          </w:p>
        </w:tc>
      </w:tr>
      <w:tr w:rsidR="00155863" w:rsidRPr="00155863" w14:paraId="6B3203FD" w14:textId="77777777" w:rsidTr="00C27E3C">
        <w:trPr>
          <w:cantSplit/>
        </w:trPr>
        <w:tc>
          <w:tcPr>
            <w:tcW w:w="794" w:type="dxa"/>
          </w:tcPr>
          <w:p w14:paraId="4FF9113F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17764E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224EB4" w14:textId="513A2D37" w:rsidR="00C27E3C" w:rsidRPr="00155863" w:rsidRDefault="00C77EF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ماده2</w:t>
            </w:r>
          </w:p>
        </w:tc>
      </w:tr>
      <w:tr w:rsidR="00155863" w:rsidRPr="00155863" w14:paraId="2FC5E03D" w14:textId="77777777" w:rsidTr="00C27E3C">
        <w:trPr>
          <w:cantSplit/>
        </w:trPr>
        <w:tc>
          <w:tcPr>
            <w:tcW w:w="794" w:type="dxa"/>
          </w:tcPr>
          <w:p w14:paraId="78CFEE61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F8E79D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DA4CEC" w14:textId="5F328B3F" w:rsidR="00C27E3C" w:rsidRPr="00155863" w:rsidRDefault="00C77EF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ماده13</w:t>
            </w:r>
          </w:p>
        </w:tc>
      </w:tr>
      <w:tr w:rsidR="00155863" w:rsidRPr="00155863" w14:paraId="1D045C26" w14:textId="77777777" w:rsidTr="00C27E3C">
        <w:trPr>
          <w:cantSplit/>
        </w:trPr>
        <w:tc>
          <w:tcPr>
            <w:tcW w:w="794" w:type="dxa"/>
          </w:tcPr>
          <w:p w14:paraId="55384A38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8419D0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DF27BD" w14:textId="5D8456C0" w:rsidR="00C27E3C" w:rsidRPr="00155863" w:rsidRDefault="00C77EF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ماده 36</w:t>
            </w:r>
          </w:p>
        </w:tc>
      </w:tr>
      <w:tr w:rsidR="00155863" w:rsidRPr="00155863" w14:paraId="5B086713" w14:textId="77777777" w:rsidTr="00C27E3C">
        <w:trPr>
          <w:cantSplit/>
        </w:trPr>
        <w:tc>
          <w:tcPr>
            <w:tcW w:w="794" w:type="dxa"/>
          </w:tcPr>
          <w:p w14:paraId="4B4FD327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646598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9A5DAC" w14:textId="29052050" w:rsidR="00C27E3C" w:rsidRPr="00155863" w:rsidRDefault="00C77EF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C27E3C" w:rsidRPr="00155863" w14:paraId="0017BC38" w14:textId="77777777" w:rsidTr="00C27E3C">
        <w:trPr>
          <w:cantSplit/>
        </w:trPr>
        <w:tc>
          <w:tcPr>
            <w:tcW w:w="794" w:type="dxa"/>
          </w:tcPr>
          <w:p w14:paraId="6C672AB4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DE1D52" w14:textId="77777777" w:rsidR="00C27E3C" w:rsidRPr="00155863" w:rsidRDefault="00C27E3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9C5343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1B772A81" w14:textId="77777777" w:rsidTr="00C27E3C">
        <w:trPr>
          <w:cantSplit/>
        </w:trPr>
        <w:tc>
          <w:tcPr>
            <w:tcW w:w="794" w:type="dxa"/>
          </w:tcPr>
          <w:p w14:paraId="6D32FD8A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359A8E" w14:textId="7BCA35F2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AFF2356" w14:textId="77777777" w:rsidTr="00C27E3C">
        <w:trPr>
          <w:cantSplit/>
        </w:trPr>
        <w:tc>
          <w:tcPr>
            <w:tcW w:w="794" w:type="dxa"/>
          </w:tcPr>
          <w:p w14:paraId="45A66670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7D55432D" w14:textId="2A3EB5D9" w:rsidR="00DA6CEC" w:rsidRPr="00155863" w:rsidRDefault="00C77EFC" w:rsidP="00C77EF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مه محص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ولات 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آرا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و بهداشت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موجود در آرا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شگاه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984A9B"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...................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باشد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.</w:t>
            </w:r>
          </w:p>
        </w:tc>
      </w:tr>
      <w:tr w:rsidR="00155863" w:rsidRPr="00155863" w14:paraId="7347BDE8" w14:textId="77777777" w:rsidTr="00C27E3C">
        <w:trPr>
          <w:cantSplit/>
        </w:trPr>
        <w:tc>
          <w:tcPr>
            <w:tcW w:w="794" w:type="dxa"/>
          </w:tcPr>
          <w:p w14:paraId="38FB7C2D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D78D56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55DE8E" w14:textId="35CA824F" w:rsidR="00C27E3C" w:rsidRPr="00155863" w:rsidRDefault="00984A9B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برچسب</w:t>
            </w:r>
          </w:p>
        </w:tc>
      </w:tr>
      <w:tr w:rsidR="00155863" w:rsidRPr="00155863" w14:paraId="1FC68BB7" w14:textId="77777777" w:rsidTr="00C27E3C">
        <w:trPr>
          <w:cantSplit/>
        </w:trPr>
        <w:tc>
          <w:tcPr>
            <w:tcW w:w="794" w:type="dxa"/>
          </w:tcPr>
          <w:p w14:paraId="224D62B2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D0126C" w14:textId="77777777" w:rsidR="000C2B94" w:rsidRPr="00155863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5F5EDA" w14:textId="1CA51863" w:rsidR="000C2B94" w:rsidRPr="00155863" w:rsidRDefault="00984A9B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نام تجاری معتبر و تاریخ تولید و انقضا</w:t>
            </w:r>
          </w:p>
        </w:tc>
      </w:tr>
      <w:tr w:rsidR="00155863" w:rsidRPr="00155863" w14:paraId="29C7E43E" w14:textId="77777777" w:rsidTr="00C27E3C">
        <w:trPr>
          <w:cantSplit/>
        </w:trPr>
        <w:tc>
          <w:tcPr>
            <w:tcW w:w="794" w:type="dxa"/>
          </w:tcPr>
          <w:p w14:paraId="1EEAC001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D4ACA6" w14:textId="77777777" w:rsidR="000C2B94" w:rsidRPr="00155863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F01E51" w14:textId="507D23FA" w:rsidR="000C2B94" w:rsidRPr="00155863" w:rsidRDefault="00C77EFC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پروانه ساخت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ورود از وزارت وتار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خ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تول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انقضاء</w:t>
            </w:r>
          </w:p>
        </w:tc>
      </w:tr>
      <w:tr w:rsidR="00155863" w:rsidRPr="00155863" w14:paraId="69A5E4C0" w14:textId="77777777" w:rsidTr="00C27E3C">
        <w:trPr>
          <w:cantSplit/>
        </w:trPr>
        <w:tc>
          <w:tcPr>
            <w:tcW w:w="794" w:type="dxa"/>
          </w:tcPr>
          <w:p w14:paraId="748BD7B1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DE91D8" w14:textId="77777777" w:rsidR="000C2B94" w:rsidRPr="00155863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8DDEB6" w14:textId="2802A7E8" w:rsidR="000C2B94" w:rsidRPr="00155863" w:rsidRDefault="00984A9B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دارای علامت استاندارد</w:t>
            </w:r>
          </w:p>
        </w:tc>
      </w:tr>
      <w:tr w:rsidR="000C2B94" w:rsidRPr="00155863" w14:paraId="36121881" w14:textId="77777777" w:rsidTr="00C27E3C">
        <w:trPr>
          <w:cantSplit/>
        </w:trPr>
        <w:tc>
          <w:tcPr>
            <w:tcW w:w="794" w:type="dxa"/>
          </w:tcPr>
          <w:p w14:paraId="1C4584AD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FF9C0B" w14:textId="77777777" w:rsidR="000C2B94" w:rsidRPr="00155863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F42E3C7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C770527" w14:textId="77777777" w:rsidTr="00C27E3C">
        <w:trPr>
          <w:cantSplit/>
        </w:trPr>
        <w:tc>
          <w:tcPr>
            <w:tcW w:w="794" w:type="dxa"/>
          </w:tcPr>
          <w:p w14:paraId="74293E1A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40728A" w14:textId="4EDA4557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308EB8BA" w14:textId="77777777" w:rsidTr="00C27E3C">
        <w:trPr>
          <w:cantSplit/>
        </w:trPr>
        <w:tc>
          <w:tcPr>
            <w:tcW w:w="794" w:type="dxa"/>
          </w:tcPr>
          <w:p w14:paraId="5D0D8E18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685C1B43" w14:textId="6E088EBD" w:rsidR="00DA6CEC" w:rsidRPr="00155863" w:rsidRDefault="00984A9B" w:rsidP="00B2576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فروش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حصولات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آرا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لنز ها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رنگ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در آرا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شگاه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155863" w:rsidRPr="00155863" w14:paraId="662D3A6D" w14:textId="77777777" w:rsidTr="00C27E3C">
        <w:trPr>
          <w:cantSplit/>
        </w:trPr>
        <w:tc>
          <w:tcPr>
            <w:tcW w:w="794" w:type="dxa"/>
          </w:tcPr>
          <w:p w14:paraId="6E5173CF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D4CDE6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EBDA95" w14:textId="0EDD93E1" w:rsidR="00C27E3C" w:rsidRPr="00155863" w:rsidRDefault="00984A9B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شرط داشتن مجوزهای لازم مانعی ندارد</w:t>
            </w:r>
          </w:p>
        </w:tc>
      </w:tr>
      <w:tr w:rsidR="00155863" w:rsidRPr="00155863" w14:paraId="0F36F44E" w14:textId="77777777" w:rsidTr="00C27E3C">
        <w:trPr>
          <w:cantSplit/>
        </w:trPr>
        <w:tc>
          <w:tcPr>
            <w:tcW w:w="794" w:type="dxa"/>
          </w:tcPr>
          <w:p w14:paraId="70275F8E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89C35F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18E5DD" w14:textId="76D4FFFA" w:rsidR="00C27E3C" w:rsidRPr="00155863" w:rsidRDefault="00984A9B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باید زیر نظر مدیر یا متصدی باشد</w:t>
            </w:r>
          </w:p>
        </w:tc>
      </w:tr>
      <w:tr w:rsidR="00155863" w:rsidRPr="00155863" w14:paraId="30F7A6AF" w14:textId="77777777" w:rsidTr="00C27E3C">
        <w:trPr>
          <w:cantSplit/>
        </w:trPr>
        <w:tc>
          <w:tcPr>
            <w:tcW w:w="794" w:type="dxa"/>
          </w:tcPr>
          <w:p w14:paraId="4A46FD79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76DA15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992A47" w14:textId="71815C93" w:rsidR="00C27E3C" w:rsidRPr="00155863" w:rsidRDefault="00984A9B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بلامانع است</w:t>
            </w:r>
          </w:p>
        </w:tc>
      </w:tr>
      <w:tr w:rsidR="00155863" w:rsidRPr="00155863" w14:paraId="1EB9CA15" w14:textId="77777777" w:rsidTr="00C27E3C">
        <w:trPr>
          <w:cantSplit/>
        </w:trPr>
        <w:tc>
          <w:tcPr>
            <w:tcW w:w="794" w:type="dxa"/>
          </w:tcPr>
          <w:p w14:paraId="27C24697" w14:textId="77777777" w:rsidR="00C27E3C" w:rsidRPr="00155863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1ADF7A" w14:textId="77777777" w:rsidR="00C27E3C" w:rsidRPr="00155863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FC363F" w14:textId="3A1D10D4" w:rsidR="00C27E3C" w:rsidRPr="00155863" w:rsidRDefault="00984A9B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ممنوع می باشد</w:t>
            </w:r>
          </w:p>
        </w:tc>
      </w:tr>
      <w:tr w:rsidR="00A83656" w:rsidRPr="00155863" w14:paraId="7201F44C" w14:textId="77777777" w:rsidTr="00C27E3C">
        <w:trPr>
          <w:cantSplit/>
        </w:trPr>
        <w:tc>
          <w:tcPr>
            <w:tcW w:w="794" w:type="dxa"/>
          </w:tcPr>
          <w:p w14:paraId="588A4E23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E46BA2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060EA1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58338E5" w14:textId="77777777" w:rsidTr="00AC72BE">
        <w:trPr>
          <w:cantSplit/>
        </w:trPr>
        <w:tc>
          <w:tcPr>
            <w:tcW w:w="794" w:type="dxa"/>
          </w:tcPr>
          <w:p w14:paraId="136C1C9E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92A2FB" w14:textId="537D371D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393F9C8" w14:textId="77777777" w:rsidTr="00AC72BE">
        <w:trPr>
          <w:cantSplit/>
        </w:trPr>
        <w:tc>
          <w:tcPr>
            <w:tcW w:w="794" w:type="dxa"/>
          </w:tcPr>
          <w:p w14:paraId="262A8E7F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02FF9F6E" w14:textId="27EE185F" w:rsidR="00DA6CEC" w:rsidRPr="00155863" w:rsidRDefault="00984A9B" w:rsidP="00984A9B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صورت استفاده از مح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صولاتی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نظ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انواع کرم، واکس ها، رنگدانه ها، پنبه و اق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لام 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مشابه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</w:t>
            </w:r>
          </w:p>
        </w:tc>
      </w:tr>
      <w:tr w:rsidR="00155863" w:rsidRPr="00155863" w14:paraId="00B17A7A" w14:textId="77777777" w:rsidTr="00AC72BE">
        <w:trPr>
          <w:cantSplit/>
        </w:trPr>
        <w:tc>
          <w:tcPr>
            <w:tcW w:w="794" w:type="dxa"/>
          </w:tcPr>
          <w:p w14:paraId="7EE237AF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7F3719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71A41A" w14:textId="6249682D" w:rsidR="00AC72BE" w:rsidRPr="00155863" w:rsidRDefault="00984A9B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اندازه 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ازمشتر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درظرف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خته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قرار داده شود</w:t>
            </w:r>
          </w:p>
        </w:tc>
      </w:tr>
      <w:tr w:rsidR="00155863" w:rsidRPr="00155863" w14:paraId="022586D7" w14:textId="77777777" w:rsidTr="00AC72BE">
        <w:trPr>
          <w:cantSplit/>
        </w:trPr>
        <w:tc>
          <w:tcPr>
            <w:tcW w:w="794" w:type="dxa"/>
          </w:tcPr>
          <w:p w14:paraId="33B445B4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E2EAC0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549D5C" w14:textId="4C487DEE" w:rsidR="00AC72BE" w:rsidRPr="00155863" w:rsidRDefault="00984A9B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پس از استفاده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صورت وجود مواد باق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مانده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ظرف پسماند دفع گردد</w:t>
            </w:r>
          </w:p>
        </w:tc>
      </w:tr>
      <w:tr w:rsidR="00155863" w:rsidRPr="00155863" w14:paraId="0FE775B1" w14:textId="77777777" w:rsidTr="00AC72BE">
        <w:trPr>
          <w:cantSplit/>
        </w:trPr>
        <w:tc>
          <w:tcPr>
            <w:tcW w:w="794" w:type="dxa"/>
          </w:tcPr>
          <w:p w14:paraId="74B2889B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2FA81A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508ABE" w14:textId="538EFD98" w:rsidR="00AC72BE" w:rsidRPr="00155863" w:rsidRDefault="00984A9B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باقیمانده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مجددا به ظرف اصل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محصول برگردانده نشود.</w:t>
            </w:r>
          </w:p>
        </w:tc>
      </w:tr>
      <w:tr w:rsidR="00155863" w:rsidRPr="00155863" w14:paraId="40950A30" w14:textId="77777777" w:rsidTr="00AC72BE">
        <w:trPr>
          <w:cantSplit/>
        </w:trPr>
        <w:tc>
          <w:tcPr>
            <w:tcW w:w="794" w:type="dxa"/>
          </w:tcPr>
          <w:p w14:paraId="3D9AC0EC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E7EB5B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3D0929" w14:textId="046B5649" w:rsidR="00AC72BE" w:rsidRPr="00155863" w:rsidRDefault="00984A9B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155863" w14:paraId="772DB9B7" w14:textId="77777777" w:rsidTr="00AC72BE">
        <w:trPr>
          <w:cantSplit/>
        </w:trPr>
        <w:tc>
          <w:tcPr>
            <w:tcW w:w="794" w:type="dxa"/>
          </w:tcPr>
          <w:p w14:paraId="30B4B84B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0EE9D8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03A8ECD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3C0792D0" w14:textId="77777777" w:rsidTr="00AC72BE">
        <w:trPr>
          <w:cantSplit/>
        </w:trPr>
        <w:tc>
          <w:tcPr>
            <w:tcW w:w="794" w:type="dxa"/>
          </w:tcPr>
          <w:p w14:paraId="518528E9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7F55B2" w14:textId="0591EEF9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6017497F" w14:textId="77777777" w:rsidTr="00AC72BE">
        <w:trPr>
          <w:cantSplit/>
        </w:trPr>
        <w:tc>
          <w:tcPr>
            <w:tcW w:w="794" w:type="dxa"/>
          </w:tcPr>
          <w:p w14:paraId="099806DD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07158837" w14:textId="43FD6FAA" w:rsidR="00DA6CEC" w:rsidRPr="00155863" w:rsidRDefault="00984A9B" w:rsidP="007E6B57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صورت بروز خونر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هنگام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کروپ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گمنت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</w:t>
            </w:r>
          </w:p>
        </w:tc>
      </w:tr>
      <w:tr w:rsidR="00155863" w:rsidRPr="00155863" w14:paraId="55AF389F" w14:textId="77777777" w:rsidTr="00AC72BE">
        <w:trPr>
          <w:cantSplit/>
        </w:trPr>
        <w:tc>
          <w:tcPr>
            <w:tcW w:w="794" w:type="dxa"/>
          </w:tcPr>
          <w:p w14:paraId="786B6AB8" w14:textId="77777777" w:rsidR="00DA6CEC" w:rsidRPr="00155863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A1007" w14:textId="77777777" w:rsidR="00DA6CEC" w:rsidRPr="00155863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75A7B2" w14:textId="5F93B4AE" w:rsidR="00DA6CEC" w:rsidRPr="00155863" w:rsidRDefault="00984A9B" w:rsidP="007E6B57">
            <w:pPr>
              <w:rPr>
                <w:rStyle w:val="StyleComplexNazanin"/>
                <w:rFonts w:asciiTheme="minorHAnsi" w:hAnsiTheme="minorHAns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HAnsi" w:hAnsiTheme="minorHAnsi" w:cs="B Nazanin" w:hint="cs"/>
                <w:rtl/>
                <w:lang w:bidi="fa-IR"/>
              </w:rPr>
              <w:t>از مداد بند آورنده خون استفاده شود.</w:t>
            </w:r>
          </w:p>
        </w:tc>
      </w:tr>
      <w:tr w:rsidR="00155863" w:rsidRPr="00155863" w14:paraId="162F2C7A" w14:textId="77777777" w:rsidTr="00AC72BE">
        <w:trPr>
          <w:cantSplit/>
        </w:trPr>
        <w:tc>
          <w:tcPr>
            <w:tcW w:w="794" w:type="dxa"/>
          </w:tcPr>
          <w:p w14:paraId="3E1C0766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4B383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77922A" w14:textId="4EEDCFBD" w:rsidR="00AC72BE" w:rsidRPr="00155863" w:rsidRDefault="009E3635" w:rsidP="009E36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گاز استر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 رو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 قرار داده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شود</w:t>
            </w:r>
          </w:p>
        </w:tc>
      </w:tr>
      <w:tr w:rsidR="00155863" w:rsidRPr="00155863" w14:paraId="186F5F32" w14:textId="77777777" w:rsidTr="00AC72BE">
        <w:trPr>
          <w:cantSplit/>
        </w:trPr>
        <w:tc>
          <w:tcPr>
            <w:tcW w:w="794" w:type="dxa"/>
          </w:tcPr>
          <w:p w14:paraId="2ACA0848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AC8255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10B7FE" w14:textId="535B0F9D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 داروهای مخصوص انعقاد خون استفاده شود</w:t>
            </w:r>
          </w:p>
        </w:tc>
      </w:tr>
      <w:tr w:rsidR="00155863" w:rsidRPr="00155863" w14:paraId="43721039" w14:textId="77777777" w:rsidTr="00AC72BE">
        <w:trPr>
          <w:cantSplit/>
        </w:trPr>
        <w:tc>
          <w:tcPr>
            <w:tcW w:w="794" w:type="dxa"/>
          </w:tcPr>
          <w:p w14:paraId="03A3C56E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D9AC48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B31D27" w14:textId="72EC0B7B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 و ج</w:t>
            </w:r>
          </w:p>
        </w:tc>
      </w:tr>
      <w:tr w:rsidR="00A83656" w:rsidRPr="00155863" w14:paraId="44F10EDC" w14:textId="77777777" w:rsidTr="00AC72BE">
        <w:trPr>
          <w:cantSplit/>
        </w:trPr>
        <w:tc>
          <w:tcPr>
            <w:tcW w:w="794" w:type="dxa"/>
          </w:tcPr>
          <w:p w14:paraId="09E5373F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852BE0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D3E9A2" w14:textId="77777777" w:rsidR="00DA6CEC" w:rsidRPr="00155863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2B6D247" w14:textId="77777777" w:rsidR="00847B11" w:rsidRPr="00155863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136F6C04" w14:textId="77777777" w:rsidTr="00AC72BE">
        <w:trPr>
          <w:cantSplit/>
        </w:trPr>
        <w:tc>
          <w:tcPr>
            <w:tcW w:w="794" w:type="dxa"/>
          </w:tcPr>
          <w:p w14:paraId="4AADD352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90CF5A" w14:textId="1811AC3F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78CE3F29" w14:textId="77777777" w:rsidTr="00AC72BE">
        <w:trPr>
          <w:cantSplit/>
        </w:trPr>
        <w:tc>
          <w:tcPr>
            <w:tcW w:w="794" w:type="dxa"/>
          </w:tcPr>
          <w:p w14:paraId="348F9166" w14:textId="77777777" w:rsidR="00AC72BE" w:rsidRPr="00155863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0F458364" w14:textId="7799C112" w:rsidR="00AC72BE" w:rsidRPr="00155863" w:rsidRDefault="00984A9B" w:rsidP="00B624A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صورت استفاده از محصولات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نظ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کرم، واکس، رنگدانه و پنبه، چگونه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از آن‌ها برا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مشتر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استفاده کرد؟</w:t>
            </w:r>
          </w:p>
        </w:tc>
      </w:tr>
      <w:tr w:rsidR="00155863" w:rsidRPr="00155863" w14:paraId="0EADC762" w14:textId="77777777" w:rsidTr="00AC72BE">
        <w:trPr>
          <w:cantSplit/>
        </w:trPr>
        <w:tc>
          <w:tcPr>
            <w:tcW w:w="794" w:type="dxa"/>
          </w:tcPr>
          <w:p w14:paraId="1B5A02B4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268223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5B753F" w14:textId="67CF09A6" w:rsidR="00AC72BE" w:rsidRPr="00155863" w:rsidRDefault="00984A9B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مستق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ماً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ظرف اصل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155863" w:rsidRPr="00155863" w14:paraId="4CFEAC26" w14:textId="77777777" w:rsidTr="00AC72BE">
        <w:trPr>
          <w:cantSplit/>
        </w:trPr>
        <w:tc>
          <w:tcPr>
            <w:tcW w:w="794" w:type="dxa"/>
          </w:tcPr>
          <w:p w14:paraId="3BC6B7BE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83D641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BF5A79" w14:textId="1B4D83EA" w:rsidR="00AC72BE" w:rsidRPr="00155863" w:rsidRDefault="00984A9B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اندازه 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ظرف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خته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قرار داده شود</w:t>
            </w:r>
          </w:p>
        </w:tc>
      </w:tr>
      <w:tr w:rsidR="00155863" w:rsidRPr="00155863" w14:paraId="21DAC447" w14:textId="77777777" w:rsidTr="00AC72BE">
        <w:trPr>
          <w:cantSplit/>
        </w:trPr>
        <w:tc>
          <w:tcPr>
            <w:tcW w:w="794" w:type="dxa"/>
          </w:tcPr>
          <w:p w14:paraId="611EFFA0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418473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831C1F" w14:textId="5F15A3A2" w:rsidR="00AC72BE" w:rsidRPr="00155863" w:rsidRDefault="00984A9B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 قاشق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ظرف اصل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برداشته شود</w:t>
            </w:r>
          </w:p>
        </w:tc>
      </w:tr>
      <w:tr w:rsidR="00155863" w:rsidRPr="00155863" w14:paraId="520C20E8" w14:textId="77777777" w:rsidTr="00AC72BE">
        <w:trPr>
          <w:cantSplit/>
        </w:trPr>
        <w:tc>
          <w:tcPr>
            <w:tcW w:w="794" w:type="dxa"/>
          </w:tcPr>
          <w:p w14:paraId="60A8AAA9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A8118D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B6273C" w14:textId="2C3CC842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هر نفر یم بسته اختصاصی مصرف شود.</w:t>
            </w:r>
          </w:p>
        </w:tc>
      </w:tr>
      <w:tr w:rsidR="00AC72BE" w:rsidRPr="00155863" w14:paraId="574032B3" w14:textId="77777777" w:rsidTr="00AC72BE">
        <w:trPr>
          <w:cantSplit/>
        </w:trPr>
        <w:tc>
          <w:tcPr>
            <w:tcW w:w="794" w:type="dxa"/>
          </w:tcPr>
          <w:p w14:paraId="365744A4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F111AF" w14:textId="77777777" w:rsidR="00AC72BE" w:rsidRPr="00155863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E5EBD8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2AF996B6" w14:textId="77777777" w:rsidTr="00AC72BE">
        <w:trPr>
          <w:cantSplit/>
        </w:trPr>
        <w:tc>
          <w:tcPr>
            <w:tcW w:w="794" w:type="dxa"/>
          </w:tcPr>
          <w:p w14:paraId="1395B01D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91F890" w14:textId="050B96EA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43E7216" w14:textId="77777777" w:rsidTr="00AC72BE">
        <w:trPr>
          <w:cantSplit/>
        </w:trPr>
        <w:tc>
          <w:tcPr>
            <w:tcW w:w="794" w:type="dxa"/>
          </w:tcPr>
          <w:p w14:paraId="44179B42" w14:textId="77777777" w:rsidR="00AC72BE" w:rsidRPr="00155863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5CE18F2C" w14:textId="5F97317E" w:rsidR="00AC72BE" w:rsidRPr="00155863" w:rsidRDefault="009E3635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سوزن‌ها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برا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کروپ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گمنت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استفاده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گردد،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چگونه باشند؟</w:t>
            </w:r>
          </w:p>
        </w:tc>
      </w:tr>
      <w:tr w:rsidR="00155863" w:rsidRPr="00155863" w14:paraId="62F02C03" w14:textId="77777777" w:rsidTr="00AC72BE">
        <w:trPr>
          <w:cantSplit/>
        </w:trPr>
        <w:tc>
          <w:tcPr>
            <w:tcW w:w="794" w:type="dxa"/>
          </w:tcPr>
          <w:p w14:paraId="7AAB8D6E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5DB431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D67FC2" w14:textId="250B71DD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قابل شستشو</w:t>
            </w:r>
          </w:p>
        </w:tc>
      </w:tr>
      <w:tr w:rsidR="00155863" w:rsidRPr="00155863" w14:paraId="18553D8F" w14:textId="77777777" w:rsidTr="00AC72BE">
        <w:trPr>
          <w:cantSplit/>
        </w:trPr>
        <w:tc>
          <w:tcPr>
            <w:tcW w:w="794" w:type="dxa"/>
          </w:tcPr>
          <w:p w14:paraId="32D556B8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6C8C56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50A1A0" w14:textId="2614EC58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صورت استر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و دارا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بسته‌بند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باشند که در رو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باز شود</w:t>
            </w:r>
          </w:p>
        </w:tc>
      </w:tr>
      <w:tr w:rsidR="00155863" w:rsidRPr="00155863" w14:paraId="5F34E4C7" w14:textId="77777777" w:rsidTr="00AC72BE">
        <w:trPr>
          <w:cantSplit/>
        </w:trPr>
        <w:tc>
          <w:tcPr>
            <w:tcW w:w="794" w:type="dxa"/>
          </w:tcPr>
          <w:p w14:paraId="192766E7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A35821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078A3E8" w14:textId="4F65D105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 الکل ضدعفون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شده باشند</w:t>
            </w:r>
          </w:p>
        </w:tc>
      </w:tr>
      <w:tr w:rsidR="00155863" w:rsidRPr="00155863" w14:paraId="20E59A21" w14:textId="77777777" w:rsidTr="00AC72BE">
        <w:trPr>
          <w:cantSplit/>
        </w:trPr>
        <w:tc>
          <w:tcPr>
            <w:tcW w:w="794" w:type="dxa"/>
          </w:tcPr>
          <w:p w14:paraId="0B399CE8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45385D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901795" w14:textId="26549F18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فلزی باشند</w:t>
            </w:r>
          </w:p>
        </w:tc>
      </w:tr>
      <w:tr w:rsidR="00AC72BE" w:rsidRPr="00155863" w14:paraId="455666E1" w14:textId="77777777" w:rsidTr="00AC72BE">
        <w:trPr>
          <w:cantSplit/>
        </w:trPr>
        <w:tc>
          <w:tcPr>
            <w:tcW w:w="794" w:type="dxa"/>
          </w:tcPr>
          <w:p w14:paraId="2356A627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30E88E" w14:textId="77777777" w:rsidR="00AC72BE" w:rsidRPr="00155863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B590AB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3B0EA124" w14:textId="77777777" w:rsidTr="00AC72BE">
        <w:trPr>
          <w:cantSplit/>
        </w:trPr>
        <w:tc>
          <w:tcPr>
            <w:tcW w:w="794" w:type="dxa"/>
          </w:tcPr>
          <w:p w14:paraId="367BBC2D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EECBD6" w14:textId="7E62F7FE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0FE58501" w14:textId="77777777" w:rsidTr="00AC72BE">
        <w:trPr>
          <w:cantSplit/>
        </w:trPr>
        <w:tc>
          <w:tcPr>
            <w:tcW w:w="794" w:type="dxa"/>
          </w:tcPr>
          <w:p w14:paraId="3B48B819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67FA7EF6" w14:textId="7599ACFB" w:rsidR="00DA6CEC" w:rsidRPr="00155863" w:rsidRDefault="009E3635" w:rsidP="009E3635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مورد صحیح نیست؟</w:t>
            </w:r>
          </w:p>
        </w:tc>
      </w:tr>
      <w:tr w:rsidR="00155863" w:rsidRPr="00155863" w14:paraId="5A8A384A" w14:textId="77777777" w:rsidTr="00AC72BE">
        <w:trPr>
          <w:cantSplit/>
        </w:trPr>
        <w:tc>
          <w:tcPr>
            <w:tcW w:w="794" w:type="dxa"/>
          </w:tcPr>
          <w:p w14:paraId="732C1E79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9A011D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29AACC" w14:textId="74A5B8B5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قبل از استفاده از رنگ، جداره خارج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ظرف رنگ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متوسط مثل 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زوپروپ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الکل 70 تا 90 درصدکاملا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شود.</w:t>
            </w:r>
          </w:p>
        </w:tc>
      </w:tr>
      <w:tr w:rsidR="00155863" w:rsidRPr="00155863" w14:paraId="39810036" w14:textId="77777777" w:rsidTr="00AC72BE">
        <w:trPr>
          <w:cantSplit/>
        </w:trPr>
        <w:tc>
          <w:tcPr>
            <w:tcW w:w="794" w:type="dxa"/>
          </w:tcPr>
          <w:p w14:paraId="039E432E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83FC72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789F39" w14:textId="72F03969" w:rsidR="00AC72BE" w:rsidRPr="00155863" w:rsidRDefault="009E3635" w:rsidP="009E36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از ظرف اصل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رنگ به طور مستق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استفاده 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 و رنگ مورد 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قبل از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استفاده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ظرف 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خته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شود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ظرف رنگ بعد از استفاده هر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سطل پسماند دفع گردد.</w:t>
            </w:r>
          </w:p>
        </w:tc>
      </w:tr>
      <w:tr w:rsidR="00155863" w:rsidRPr="00155863" w14:paraId="49553F59" w14:textId="77777777" w:rsidTr="00AC72BE">
        <w:trPr>
          <w:cantSplit/>
        </w:trPr>
        <w:tc>
          <w:tcPr>
            <w:tcW w:w="794" w:type="dxa"/>
          </w:tcPr>
          <w:p w14:paraId="24F1DB6E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BCD32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7BE6E2" w14:textId="551D4FC6" w:rsidR="00AC72BE" w:rsidRPr="00155863" w:rsidRDefault="009E3635" w:rsidP="009E36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بازگرداندن باق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مانده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رنگ به ظرف اصل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رنگ مجاز نم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 و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رنگ باق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مانده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سطل پسماند دفع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گردد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55863" w:rsidRPr="00155863" w14:paraId="556C56FB" w14:textId="77777777" w:rsidTr="00AC72BE">
        <w:trPr>
          <w:cantSplit/>
        </w:trPr>
        <w:tc>
          <w:tcPr>
            <w:tcW w:w="794" w:type="dxa"/>
          </w:tcPr>
          <w:p w14:paraId="666C0B9A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05FDB8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E34F77" w14:textId="5DF5C6D1" w:rsidR="00AC72BE" w:rsidRPr="00155863" w:rsidRDefault="009E3635" w:rsidP="009E36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قبل از شروع خدمات 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کروپ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گمنت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مقدار کاف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دستمال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پنبه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مورد 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استفاده در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طول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ظرف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و در کنار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قرار داده شود و استفاده مجدد از باق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مانده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شرط تمیز بودن بلامانع است.</w:t>
            </w:r>
          </w:p>
        </w:tc>
      </w:tr>
      <w:tr w:rsidR="00A83656" w:rsidRPr="00155863" w14:paraId="72A0D7F1" w14:textId="77777777" w:rsidTr="00AC72BE">
        <w:trPr>
          <w:cantSplit/>
        </w:trPr>
        <w:tc>
          <w:tcPr>
            <w:tcW w:w="794" w:type="dxa"/>
          </w:tcPr>
          <w:p w14:paraId="3851B15A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0D9F31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891AC9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24E3827" w14:textId="77777777" w:rsidTr="00AC72BE">
        <w:trPr>
          <w:cantSplit/>
        </w:trPr>
        <w:tc>
          <w:tcPr>
            <w:tcW w:w="794" w:type="dxa"/>
          </w:tcPr>
          <w:p w14:paraId="69D54997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750504" w14:textId="27F8039A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4CBF327" w14:textId="77777777" w:rsidTr="00AC72BE">
        <w:trPr>
          <w:cantSplit/>
        </w:trPr>
        <w:tc>
          <w:tcPr>
            <w:tcW w:w="794" w:type="dxa"/>
          </w:tcPr>
          <w:p w14:paraId="4DCD17DE" w14:textId="77777777" w:rsidR="00AC72BE" w:rsidRPr="00155863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7E956837" w14:textId="5905ED3C" w:rsidR="00AC72BE" w:rsidRPr="00155863" w:rsidRDefault="009E3635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ظرف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محل مورد استفاده برا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شستشو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دست و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پا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تشتک مان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کور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و پد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کور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</w:tc>
      </w:tr>
      <w:tr w:rsidR="00155863" w:rsidRPr="00155863" w14:paraId="1678E48D" w14:textId="77777777" w:rsidTr="00AC72BE">
        <w:trPr>
          <w:cantSplit/>
        </w:trPr>
        <w:tc>
          <w:tcPr>
            <w:tcW w:w="794" w:type="dxa"/>
          </w:tcPr>
          <w:p w14:paraId="5F3BEBAB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CCEA6C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49E8E9" w14:textId="45823374" w:rsidR="00AC72BE" w:rsidRPr="00155863" w:rsidRDefault="009E3635" w:rsidP="009E36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صورت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بوده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صورت استفاده از ظروف است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چند بار مصرف بعد از هر بار استفاده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املا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شستشو و سپس با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متوسط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بالا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155863" w:rsidRPr="00155863" w14:paraId="4DCCFC55" w14:textId="77777777" w:rsidTr="00AC72BE">
        <w:trPr>
          <w:cantSplit/>
        </w:trPr>
        <w:tc>
          <w:tcPr>
            <w:tcW w:w="794" w:type="dxa"/>
          </w:tcPr>
          <w:p w14:paraId="36E4A7A6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006E82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9C5DF3" w14:textId="56B94097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حتما باید یکبار مصرف باشد.</w:t>
            </w:r>
          </w:p>
        </w:tc>
      </w:tr>
      <w:tr w:rsidR="00155863" w:rsidRPr="00155863" w14:paraId="5B06A389" w14:textId="77777777" w:rsidTr="00AC72BE">
        <w:trPr>
          <w:cantSplit/>
        </w:trPr>
        <w:tc>
          <w:tcPr>
            <w:tcW w:w="794" w:type="dxa"/>
          </w:tcPr>
          <w:p w14:paraId="4BF9268A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4857EC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61BFC4" w14:textId="0E431C65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صورت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بوده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صورت استفاده از ظروف است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چند بار مصرف بعد از هر بار استفاده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کاملا شستشو و سپس با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بالا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155863" w:rsidRPr="00155863" w14:paraId="3F364194" w14:textId="77777777" w:rsidTr="00AC72BE">
        <w:trPr>
          <w:cantSplit/>
        </w:trPr>
        <w:tc>
          <w:tcPr>
            <w:tcW w:w="794" w:type="dxa"/>
          </w:tcPr>
          <w:p w14:paraId="28BC96BD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EF8D93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173418" w14:textId="54EEB004" w:rsidR="00AC72BE" w:rsidRPr="00155863" w:rsidRDefault="009E36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صورت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بوده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صورت استفاده از ظروف است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چند بار مصرف بعد از هر بار استفاده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کاملا شستشو و سپس با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="008E241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دترجنت شستشو داده شود.</w:t>
            </w:r>
          </w:p>
        </w:tc>
      </w:tr>
      <w:tr w:rsidR="00AC72BE" w:rsidRPr="00155863" w14:paraId="7641EB9E" w14:textId="77777777" w:rsidTr="00AC72BE">
        <w:trPr>
          <w:cantSplit/>
        </w:trPr>
        <w:tc>
          <w:tcPr>
            <w:tcW w:w="794" w:type="dxa"/>
          </w:tcPr>
          <w:p w14:paraId="1F7EA1D6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1344C4" w14:textId="77777777" w:rsidR="00AC72BE" w:rsidRPr="00155863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F8F320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1BCAF8F" w14:textId="77777777" w:rsidTr="00AC72BE">
        <w:trPr>
          <w:cantSplit/>
        </w:trPr>
        <w:tc>
          <w:tcPr>
            <w:tcW w:w="794" w:type="dxa"/>
          </w:tcPr>
          <w:p w14:paraId="3E93EDAA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1160D5" w14:textId="0188F089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784D256" w14:textId="77777777" w:rsidTr="00AC72BE">
        <w:trPr>
          <w:cantSplit/>
        </w:trPr>
        <w:tc>
          <w:tcPr>
            <w:tcW w:w="794" w:type="dxa"/>
          </w:tcPr>
          <w:p w14:paraId="4EA7D52B" w14:textId="77777777" w:rsidR="00AC72BE" w:rsidRPr="00155863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643B71AC" w14:textId="03E72212" w:rsidR="00AC72BE" w:rsidRPr="00155863" w:rsidRDefault="008E2413" w:rsidP="008E241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غه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ها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پد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کور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و مان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کور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در تماس با ناخن مشتر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است در صورت چند بار مصرف بودن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هر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مشتر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 گندزدا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سطح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لا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گندزدا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گردد.</w:t>
            </w:r>
          </w:p>
        </w:tc>
      </w:tr>
      <w:tr w:rsidR="00155863" w:rsidRPr="00155863" w14:paraId="5BA1CCBE" w14:textId="77777777" w:rsidTr="00AC72BE">
        <w:trPr>
          <w:cantSplit/>
        </w:trPr>
        <w:tc>
          <w:tcPr>
            <w:tcW w:w="794" w:type="dxa"/>
          </w:tcPr>
          <w:p w14:paraId="1D861AF1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C44008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D93A63" w14:textId="3419904E" w:rsidR="00AC72BE" w:rsidRPr="00155863" w:rsidRDefault="008E241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باید یکبار مصرف باشند.</w:t>
            </w:r>
          </w:p>
        </w:tc>
      </w:tr>
      <w:tr w:rsidR="00155863" w:rsidRPr="00155863" w14:paraId="3CD83DC0" w14:textId="77777777" w:rsidTr="00AC72BE">
        <w:trPr>
          <w:cantSplit/>
        </w:trPr>
        <w:tc>
          <w:tcPr>
            <w:tcW w:w="794" w:type="dxa"/>
          </w:tcPr>
          <w:p w14:paraId="69387AA0" w14:textId="77777777" w:rsidR="00AC72BE" w:rsidRPr="00155863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C531A7" w14:textId="77777777" w:rsidR="00AC72BE" w:rsidRPr="00155863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0EB23A" w14:textId="3A280E16" w:rsidR="00AC72BE" w:rsidRPr="00155863" w:rsidRDefault="008E241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 چند بار مصرف بودن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پایان کار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بالا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155863" w:rsidRPr="00155863" w14:paraId="41E48576" w14:textId="77777777" w:rsidTr="00AC72BE">
        <w:trPr>
          <w:cantSplit/>
        </w:trPr>
        <w:tc>
          <w:tcPr>
            <w:tcW w:w="794" w:type="dxa"/>
          </w:tcPr>
          <w:p w14:paraId="4EC5D10E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F1EBEB" w14:textId="77777777" w:rsidR="000C2B94" w:rsidRPr="00155863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F44413" w14:textId="78160A66" w:rsidR="000C2B94" w:rsidRPr="00155863" w:rsidRDefault="008E2413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 چند بار مصرف بودن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هرمشتر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بالا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155863" w:rsidRPr="00155863" w14:paraId="78C7DF4E" w14:textId="77777777" w:rsidTr="00AC72BE">
        <w:trPr>
          <w:cantSplit/>
        </w:trPr>
        <w:tc>
          <w:tcPr>
            <w:tcW w:w="794" w:type="dxa"/>
          </w:tcPr>
          <w:p w14:paraId="76E0E3BE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8DF519" w14:textId="77777777" w:rsidR="000C2B94" w:rsidRPr="00155863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008A56" w14:textId="4E58899D" w:rsidR="000C2B94" w:rsidRPr="00155863" w:rsidRDefault="008E2413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 چند بار مصرف بودن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هرمشتر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متوسط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0C2B94" w:rsidRPr="00155863" w14:paraId="3C93CF7D" w14:textId="77777777" w:rsidTr="00AC72BE">
        <w:trPr>
          <w:cantSplit/>
        </w:trPr>
        <w:tc>
          <w:tcPr>
            <w:tcW w:w="794" w:type="dxa"/>
          </w:tcPr>
          <w:p w14:paraId="26CE99EA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F3731C" w14:textId="77777777" w:rsidR="000C2B94" w:rsidRPr="00155863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8BD1D8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1423ECF" w14:textId="77777777" w:rsidTr="009C31B4">
        <w:trPr>
          <w:cantSplit/>
        </w:trPr>
        <w:tc>
          <w:tcPr>
            <w:tcW w:w="794" w:type="dxa"/>
          </w:tcPr>
          <w:p w14:paraId="47FE005E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60F920" w14:textId="44F506A9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02C19D08" w14:textId="77777777" w:rsidTr="009C31B4">
        <w:trPr>
          <w:cantSplit/>
        </w:trPr>
        <w:tc>
          <w:tcPr>
            <w:tcW w:w="794" w:type="dxa"/>
          </w:tcPr>
          <w:p w14:paraId="65703A2D" w14:textId="77777777" w:rsidR="009C31B4" w:rsidRPr="00155863" w:rsidRDefault="009C31B4" w:rsidP="009C31B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24CDB5BB" w14:textId="11A18553" w:rsidR="009C31B4" w:rsidRPr="00155863" w:rsidRDefault="008E2413" w:rsidP="00E84A5D">
            <w:pPr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</w:pPr>
            <w:r w:rsidRPr="00155863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کل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55863">
              <w:rPr>
                <w:rFonts w:asciiTheme="minorBidi" w:hAnsiTheme="min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155863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 ابزار و وسا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55863">
              <w:rPr>
                <w:rFonts w:asciiTheme="minorBidi" w:hAnsiTheme="minorBidi" w:cs="B Nazanin" w:hint="eastAsia"/>
                <w:b/>
                <w:bCs/>
                <w:sz w:val="28"/>
                <w:szCs w:val="28"/>
                <w:rtl/>
              </w:rPr>
              <w:t>ل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ی که </w:t>
            </w:r>
            <w:r w:rsidRPr="00155863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امکان تم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55863">
              <w:rPr>
                <w:rFonts w:asciiTheme="minorBidi" w:hAnsiTheme="minorBidi" w:cs="B Nazanin" w:hint="eastAsia"/>
                <w:b/>
                <w:bCs/>
                <w:sz w:val="28"/>
                <w:szCs w:val="28"/>
                <w:rtl/>
              </w:rPr>
              <w:t>ز</w:t>
            </w:r>
            <w:r w:rsidRPr="00155863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 کردن، گندزدا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155863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 و 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55863">
              <w:rPr>
                <w:rFonts w:asciiTheme="minorBidi" w:hAnsiTheme="minorBidi" w:cs="B Nazanin" w:hint="eastAsia"/>
                <w:b/>
                <w:bCs/>
                <w:sz w:val="28"/>
                <w:szCs w:val="28"/>
                <w:rtl/>
              </w:rPr>
              <w:t>ا</w:t>
            </w:r>
            <w:r w:rsidRPr="00155863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 استر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55863">
              <w:rPr>
                <w:rFonts w:asciiTheme="minorBidi" w:hAnsiTheme="minorBidi" w:cs="B Nazanin" w:hint="eastAsia"/>
                <w:b/>
                <w:bCs/>
                <w:sz w:val="28"/>
                <w:szCs w:val="28"/>
                <w:rtl/>
              </w:rPr>
              <w:t>ل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55863">
              <w:rPr>
                <w:rFonts w:asciiTheme="minorBidi" w:hAnsiTheme="minorBidi" w:cs="B Nazanin" w:hint="eastAsia"/>
                <w:b/>
                <w:bCs/>
                <w:sz w:val="28"/>
                <w:szCs w:val="28"/>
                <w:rtl/>
              </w:rPr>
              <w:t>زاس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155863">
              <w:rPr>
                <w:rFonts w:asciiTheme="minorBidi" w:hAnsiTheme="minorBidi" w:cs="B Nazanin" w:hint="eastAsia"/>
                <w:b/>
                <w:bCs/>
                <w:sz w:val="28"/>
                <w:szCs w:val="28"/>
                <w:rtl/>
              </w:rPr>
              <w:t>ون</w:t>
            </w:r>
            <w:r w:rsidRPr="00155863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 آن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55863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وجود ندارد</w:t>
            </w:r>
          </w:p>
        </w:tc>
      </w:tr>
      <w:tr w:rsidR="00155863" w:rsidRPr="00155863" w14:paraId="0BE0A232" w14:textId="77777777" w:rsidTr="009C31B4">
        <w:trPr>
          <w:cantSplit/>
        </w:trPr>
        <w:tc>
          <w:tcPr>
            <w:tcW w:w="794" w:type="dxa"/>
          </w:tcPr>
          <w:p w14:paraId="58B1E411" w14:textId="77777777" w:rsidR="00453D61" w:rsidRPr="00155863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8747CE" w14:textId="77777777" w:rsidR="00453D61" w:rsidRPr="00155863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DA7C55" w14:textId="3338A685" w:rsidR="00453D61" w:rsidRPr="00155863" w:rsidRDefault="008E2413" w:rsidP="008E241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عنوان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مصرف در نظر گرفته شود</w:t>
            </w:r>
          </w:p>
        </w:tc>
      </w:tr>
      <w:tr w:rsidR="00155863" w:rsidRPr="00155863" w14:paraId="78CB4B68" w14:textId="77777777" w:rsidTr="009C31B4">
        <w:trPr>
          <w:cantSplit/>
        </w:trPr>
        <w:tc>
          <w:tcPr>
            <w:tcW w:w="794" w:type="dxa"/>
          </w:tcPr>
          <w:p w14:paraId="43BB1F6C" w14:textId="77777777" w:rsidR="00453D61" w:rsidRPr="00155863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B1421B" w14:textId="77777777" w:rsidR="00453D61" w:rsidRPr="00155863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41F7C6" w14:textId="264D4C46" w:rsidR="008E2413" w:rsidRPr="00155863" w:rsidRDefault="008E2413" w:rsidP="008E241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باید با اشعه </w:t>
            </w:r>
            <w:r w:rsidRPr="00155863">
              <w:rPr>
                <w:rStyle w:val="StyleComplexNazanin"/>
                <w:rFonts w:asciiTheme="majorBidi" w:hAnsiTheme="majorBidi" w:cs="B Nazanin"/>
                <w:lang w:bidi="fa-IR"/>
              </w:rPr>
              <w:t>uv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گندزدایی شوند.</w:t>
            </w:r>
          </w:p>
        </w:tc>
      </w:tr>
      <w:tr w:rsidR="00155863" w:rsidRPr="00155863" w14:paraId="25AAE8EE" w14:textId="77777777" w:rsidTr="009C31B4">
        <w:trPr>
          <w:cantSplit/>
        </w:trPr>
        <w:tc>
          <w:tcPr>
            <w:tcW w:w="794" w:type="dxa"/>
          </w:tcPr>
          <w:p w14:paraId="2A18C4E0" w14:textId="77777777" w:rsidR="00453D61" w:rsidRPr="00155863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459507" w14:textId="77777777" w:rsidR="00453D61" w:rsidRPr="00155863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72E43D" w14:textId="352B2A5F" w:rsidR="00453D61" w:rsidRPr="00155863" w:rsidRDefault="008E2413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می توانند با دستمال نم دار تمیز شوند</w:t>
            </w:r>
          </w:p>
        </w:tc>
      </w:tr>
      <w:tr w:rsidR="00155863" w:rsidRPr="00155863" w14:paraId="4AD57FD0" w14:textId="77777777" w:rsidTr="009C31B4">
        <w:trPr>
          <w:cantSplit/>
        </w:trPr>
        <w:tc>
          <w:tcPr>
            <w:tcW w:w="794" w:type="dxa"/>
          </w:tcPr>
          <w:p w14:paraId="28B6B42D" w14:textId="77777777" w:rsidR="00453D61" w:rsidRPr="00155863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2AE14B" w14:textId="77777777" w:rsidR="00453D61" w:rsidRPr="00155863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119D89" w14:textId="3FA95E66" w:rsidR="00453D61" w:rsidRPr="00155863" w:rsidRDefault="008E2413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9C31B4" w:rsidRPr="00155863" w14:paraId="381FADF6" w14:textId="77777777" w:rsidTr="009C31B4">
        <w:trPr>
          <w:cantSplit/>
        </w:trPr>
        <w:tc>
          <w:tcPr>
            <w:tcW w:w="794" w:type="dxa"/>
          </w:tcPr>
          <w:p w14:paraId="7B952FE4" w14:textId="77777777" w:rsidR="009C31B4" w:rsidRPr="00155863" w:rsidRDefault="009C31B4" w:rsidP="009C31B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5B3C29" w14:textId="77777777" w:rsidR="009C31B4" w:rsidRPr="00155863" w:rsidRDefault="009C31B4" w:rsidP="009C31B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6191A2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2117687D" w14:textId="77777777" w:rsidTr="00453D61">
        <w:trPr>
          <w:cantSplit/>
        </w:trPr>
        <w:tc>
          <w:tcPr>
            <w:tcW w:w="794" w:type="dxa"/>
          </w:tcPr>
          <w:p w14:paraId="641CB077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AAC369" w14:textId="26216217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11B324B" w14:textId="77777777" w:rsidTr="00453D61">
        <w:trPr>
          <w:cantSplit/>
        </w:trPr>
        <w:tc>
          <w:tcPr>
            <w:tcW w:w="794" w:type="dxa"/>
          </w:tcPr>
          <w:p w14:paraId="1A1058FB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2698705C" w14:textId="640B00E6" w:rsidR="00DA6CEC" w:rsidRPr="00155863" w:rsidRDefault="008E2413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نحوه جلوگیری از انتقال آلودگی از دستگاههایی مانند میکروپیگمنتیشن که به راحتی تمیز نمی شوند چگونه باید باشد؟</w:t>
            </w:r>
          </w:p>
        </w:tc>
      </w:tr>
      <w:tr w:rsidR="00155863" w:rsidRPr="00155863" w14:paraId="2CCD39F9" w14:textId="77777777" w:rsidTr="00453D61">
        <w:trPr>
          <w:cantSplit/>
        </w:trPr>
        <w:tc>
          <w:tcPr>
            <w:tcW w:w="794" w:type="dxa"/>
          </w:tcPr>
          <w:p w14:paraId="4B654A4D" w14:textId="77777777" w:rsidR="00DA6CEC" w:rsidRPr="00155863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E04AC3" w14:textId="77777777" w:rsidR="00DA6CEC" w:rsidRPr="00155863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A0C5B3" w14:textId="0C9CF405" w:rsidR="00DA6CEC" w:rsidRPr="00155863" w:rsidRDefault="008E24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گندزدایی با محلول الکل و پنبه</w:t>
            </w:r>
          </w:p>
        </w:tc>
      </w:tr>
      <w:tr w:rsidR="00155863" w:rsidRPr="00155863" w14:paraId="69DC63C0" w14:textId="77777777" w:rsidTr="00453D61">
        <w:trPr>
          <w:cantSplit/>
        </w:trPr>
        <w:tc>
          <w:tcPr>
            <w:tcW w:w="794" w:type="dxa"/>
          </w:tcPr>
          <w:p w14:paraId="5835C60B" w14:textId="77777777" w:rsidR="00453D61" w:rsidRPr="00155863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FB83DE" w14:textId="77777777" w:rsidR="00453D61" w:rsidRPr="00155863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FE9664" w14:textId="412DBE29" w:rsidR="00453D61" w:rsidRPr="00155863" w:rsidRDefault="008E2413" w:rsidP="008E241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کاور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پوشش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بار مصرف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دستگاه استفاده شود و بعد از استفاده هر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کاور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پوشش آن در ک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پسماند دفع گردد.</w:t>
            </w:r>
          </w:p>
        </w:tc>
      </w:tr>
      <w:tr w:rsidR="00155863" w:rsidRPr="00155863" w14:paraId="38A14F8E" w14:textId="77777777" w:rsidTr="00453D61">
        <w:trPr>
          <w:cantSplit/>
        </w:trPr>
        <w:tc>
          <w:tcPr>
            <w:tcW w:w="794" w:type="dxa"/>
          </w:tcPr>
          <w:p w14:paraId="46EBAC65" w14:textId="77777777" w:rsidR="00453D61" w:rsidRPr="00155863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416AE4" w14:textId="77777777" w:rsidR="00453D61" w:rsidRPr="00155863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AEA29E" w14:textId="32EC6BD6" w:rsidR="00453D61" w:rsidRPr="00155863" w:rsidRDefault="008E2413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استفاده از گندزدای سطح بالا</w:t>
            </w:r>
          </w:p>
        </w:tc>
      </w:tr>
      <w:tr w:rsidR="00155863" w:rsidRPr="00155863" w14:paraId="2C0DB16B" w14:textId="77777777" w:rsidTr="00453D61">
        <w:trPr>
          <w:cantSplit/>
        </w:trPr>
        <w:tc>
          <w:tcPr>
            <w:tcW w:w="794" w:type="dxa"/>
          </w:tcPr>
          <w:p w14:paraId="1F75D15B" w14:textId="77777777" w:rsidR="00453D61" w:rsidRPr="00155863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ED5093" w14:textId="77777777" w:rsidR="00453D61" w:rsidRPr="00155863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38D9EF" w14:textId="4E2206D5" w:rsidR="00453D61" w:rsidRPr="00155863" w:rsidRDefault="008E2413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استفاده از گندزدای سطح متوسط</w:t>
            </w:r>
          </w:p>
        </w:tc>
      </w:tr>
      <w:tr w:rsidR="00A83656" w:rsidRPr="00155863" w14:paraId="6B81FA72" w14:textId="77777777" w:rsidTr="00453D61">
        <w:trPr>
          <w:cantSplit/>
        </w:trPr>
        <w:tc>
          <w:tcPr>
            <w:tcW w:w="794" w:type="dxa"/>
          </w:tcPr>
          <w:p w14:paraId="245C18A2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29D29E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71DBC6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DC3FB69" w14:textId="77777777" w:rsidTr="009323FA">
        <w:trPr>
          <w:cantSplit/>
        </w:trPr>
        <w:tc>
          <w:tcPr>
            <w:tcW w:w="794" w:type="dxa"/>
          </w:tcPr>
          <w:p w14:paraId="4F093E94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29327" w14:textId="0ED21E19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A95F852" w14:textId="77777777" w:rsidTr="009323FA">
        <w:trPr>
          <w:cantSplit/>
        </w:trPr>
        <w:tc>
          <w:tcPr>
            <w:tcW w:w="794" w:type="dxa"/>
          </w:tcPr>
          <w:p w14:paraId="7290C67B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2C7188B3" w14:textId="3EC5988C" w:rsidR="00DA6CEC" w:rsidRPr="00155863" w:rsidRDefault="008E2413" w:rsidP="008E241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اگر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آ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تم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غ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بحران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مانند ق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ماش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اص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لاح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، باعث آس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ب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به پوست گردد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به عنوان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آ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تم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............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نظر گرفته شود و قبل از آنکه مورد استفاده مجدد قرار 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رد،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 گندزدا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سطح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.................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گندزدا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یی 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گردد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.</w:t>
            </w:r>
          </w:p>
        </w:tc>
      </w:tr>
      <w:tr w:rsidR="00155863" w:rsidRPr="00155863" w14:paraId="34A0225B" w14:textId="77777777" w:rsidTr="009323FA">
        <w:trPr>
          <w:cantSplit/>
        </w:trPr>
        <w:tc>
          <w:tcPr>
            <w:tcW w:w="794" w:type="dxa"/>
          </w:tcPr>
          <w:p w14:paraId="06642B99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93CD6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CFB6AE" w14:textId="543BA6C2" w:rsidR="009323FA" w:rsidRPr="00155863" w:rsidRDefault="00C3149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بحرانی- بالا</w:t>
            </w:r>
          </w:p>
        </w:tc>
      </w:tr>
      <w:tr w:rsidR="00155863" w:rsidRPr="00155863" w14:paraId="28F53312" w14:textId="77777777" w:rsidTr="009323FA">
        <w:trPr>
          <w:cantSplit/>
        </w:trPr>
        <w:tc>
          <w:tcPr>
            <w:tcW w:w="794" w:type="dxa"/>
          </w:tcPr>
          <w:p w14:paraId="7E52BB2C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E37714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5C09EB" w14:textId="32D96BA4" w:rsidR="009323FA" w:rsidRPr="00155863" w:rsidRDefault="00C3149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بحرانی- متوسط یا بالا</w:t>
            </w:r>
          </w:p>
        </w:tc>
      </w:tr>
      <w:tr w:rsidR="00155863" w:rsidRPr="00155863" w14:paraId="1364DACE" w14:textId="77777777" w:rsidTr="009323FA">
        <w:trPr>
          <w:cantSplit/>
        </w:trPr>
        <w:tc>
          <w:tcPr>
            <w:tcW w:w="794" w:type="dxa"/>
          </w:tcPr>
          <w:p w14:paraId="61B503F1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651C8C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052B8E" w14:textId="631B2D93" w:rsidR="009323FA" w:rsidRPr="00155863" w:rsidRDefault="00C3149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نیمه بحرانی-بالا</w:t>
            </w:r>
          </w:p>
        </w:tc>
      </w:tr>
      <w:tr w:rsidR="00155863" w:rsidRPr="00155863" w14:paraId="18496493" w14:textId="77777777" w:rsidTr="009323FA">
        <w:trPr>
          <w:cantSplit/>
        </w:trPr>
        <w:tc>
          <w:tcPr>
            <w:tcW w:w="794" w:type="dxa"/>
          </w:tcPr>
          <w:p w14:paraId="1F2AB9C0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24B4F8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3F6D1B" w14:textId="0F70F341" w:rsidR="009323FA" w:rsidRPr="00155863" w:rsidRDefault="008E2413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بحران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ی-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متوسط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بالا</w:t>
            </w:r>
          </w:p>
        </w:tc>
      </w:tr>
      <w:tr w:rsidR="00A83656" w:rsidRPr="00155863" w14:paraId="69A35E47" w14:textId="77777777" w:rsidTr="009323FA">
        <w:trPr>
          <w:cantSplit/>
        </w:trPr>
        <w:tc>
          <w:tcPr>
            <w:tcW w:w="794" w:type="dxa"/>
          </w:tcPr>
          <w:p w14:paraId="52A424FB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2B9941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64B9D0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5BDB9C8" w14:textId="77777777" w:rsidTr="009323FA">
        <w:trPr>
          <w:cantSplit/>
        </w:trPr>
        <w:tc>
          <w:tcPr>
            <w:tcW w:w="794" w:type="dxa"/>
          </w:tcPr>
          <w:p w14:paraId="2239293F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5F010B6" w14:textId="07522A2D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4D088EF" w14:textId="77777777" w:rsidTr="009323FA">
        <w:trPr>
          <w:cantSplit/>
        </w:trPr>
        <w:tc>
          <w:tcPr>
            <w:tcW w:w="794" w:type="dxa"/>
          </w:tcPr>
          <w:p w14:paraId="3A8D192E" w14:textId="77777777" w:rsidR="009323FA" w:rsidRPr="00155863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28C2D0C9" w14:textId="7C72CB38" w:rsidR="009323FA" w:rsidRPr="00155863" w:rsidRDefault="00C31491" w:rsidP="00C3149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دسته و محل قرارگ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غ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صورت تراش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دارا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نگهدارنده 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غه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است، به عنوان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آ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تم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........... است </w:t>
            </w:r>
          </w:p>
        </w:tc>
      </w:tr>
      <w:tr w:rsidR="00155863" w:rsidRPr="00155863" w14:paraId="75C565AC" w14:textId="77777777" w:rsidTr="009323FA">
        <w:trPr>
          <w:cantSplit/>
        </w:trPr>
        <w:tc>
          <w:tcPr>
            <w:tcW w:w="794" w:type="dxa"/>
          </w:tcPr>
          <w:p w14:paraId="5F221176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04D780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CC181A" w14:textId="52EF8302" w:rsidR="009323FA" w:rsidRPr="00155863" w:rsidRDefault="00C3149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بحرانی</w:t>
            </w:r>
          </w:p>
        </w:tc>
      </w:tr>
      <w:tr w:rsidR="00155863" w:rsidRPr="00155863" w14:paraId="77C9C678" w14:textId="77777777" w:rsidTr="009323FA">
        <w:trPr>
          <w:cantSplit/>
        </w:trPr>
        <w:tc>
          <w:tcPr>
            <w:tcW w:w="794" w:type="dxa"/>
          </w:tcPr>
          <w:p w14:paraId="30DA7B96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3E5F6" w14:textId="77777777" w:rsidR="000C2B94" w:rsidRPr="00155863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59D840" w14:textId="54ABFB4B" w:rsidR="000C2B94" w:rsidRPr="00155863" w:rsidRDefault="00C31491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نیمه بحرانی</w:t>
            </w:r>
          </w:p>
        </w:tc>
      </w:tr>
      <w:tr w:rsidR="00155863" w:rsidRPr="00155863" w14:paraId="090F2F01" w14:textId="77777777" w:rsidTr="009323FA">
        <w:trPr>
          <w:cantSplit/>
        </w:trPr>
        <w:tc>
          <w:tcPr>
            <w:tcW w:w="794" w:type="dxa"/>
          </w:tcPr>
          <w:p w14:paraId="12CFE4C7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887172" w14:textId="77777777" w:rsidR="000C2B94" w:rsidRPr="00155863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75035F" w14:textId="5D648282" w:rsidR="000C2B94" w:rsidRPr="00155863" w:rsidRDefault="00C31491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غیر یحرانی</w:t>
            </w:r>
          </w:p>
        </w:tc>
      </w:tr>
      <w:tr w:rsidR="00155863" w:rsidRPr="00155863" w14:paraId="7B0A0D4A" w14:textId="77777777" w:rsidTr="009323FA">
        <w:trPr>
          <w:cantSplit/>
        </w:trPr>
        <w:tc>
          <w:tcPr>
            <w:tcW w:w="794" w:type="dxa"/>
          </w:tcPr>
          <w:p w14:paraId="268AE486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6DB422" w14:textId="77777777" w:rsidR="000C2B94" w:rsidRPr="00155863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A452D2" w14:textId="73EA203E" w:rsidR="000C2B94" w:rsidRPr="00155863" w:rsidRDefault="00C31491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0C2B94" w:rsidRPr="00155863" w14:paraId="51868819" w14:textId="77777777" w:rsidTr="009323FA">
        <w:trPr>
          <w:cantSplit/>
        </w:trPr>
        <w:tc>
          <w:tcPr>
            <w:tcW w:w="794" w:type="dxa"/>
          </w:tcPr>
          <w:p w14:paraId="4BACC944" w14:textId="77777777" w:rsidR="000C2B94" w:rsidRPr="00155863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EB2196F" w14:textId="77777777" w:rsidR="000C2B94" w:rsidRPr="00155863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1FF994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BD2EC56" w14:textId="77777777" w:rsidTr="009323FA">
        <w:trPr>
          <w:cantSplit/>
        </w:trPr>
        <w:tc>
          <w:tcPr>
            <w:tcW w:w="794" w:type="dxa"/>
          </w:tcPr>
          <w:p w14:paraId="32B67C15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C2F8E3" w14:textId="1179437C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7D8E24D" w14:textId="77777777" w:rsidTr="009323FA">
        <w:trPr>
          <w:cantSplit/>
        </w:trPr>
        <w:tc>
          <w:tcPr>
            <w:tcW w:w="794" w:type="dxa"/>
          </w:tcPr>
          <w:p w14:paraId="45C19135" w14:textId="77777777" w:rsidR="00DA6CEC" w:rsidRPr="00155863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655D5027" w14:textId="06497169" w:rsidR="00DA6CEC" w:rsidRPr="00155863" w:rsidRDefault="00C31491" w:rsidP="00C3149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دسته و محل قرارگ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غ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صورت تراش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دارا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نگهدارنده 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غه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است،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</w:t>
            </w:r>
          </w:p>
        </w:tc>
      </w:tr>
      <w:tr w:rsidR="00155863" w:rsidRPr="00155863" w14:paraId="1864185F" w14:textId="77777777" w:rsidTr="009323FA">
        <w:trPr>
          <w:cantSplit/>
        </w:trPr>
        <w:tc>
          <w:tcPr>
            <w:tcW w:w="794" w:type="dxa"/>
          </w:tcPr>
          <w:p w14:paraId="666E80A8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4AA152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1B9D09" w14:textId="220448B7" w:rsidR="009323FA" w:rsidRPr="00155863" w:rsidRDefault="00C3149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صورت آسیب به پوست مشتری</w:t>
            </w:r>
            <w:r w:rsidR="00874087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874087"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گندزدا</w:t>
            </w:r>
            <w:r w:rsidR="00874087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874087"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شود.</w:t>
            </w:r>
          </w:p>
        </w:tc>
      </w:tr>
      <w:tr w:rsidR="00155863" w:rsidRPr="00155863" w14:paraId="36275A8C" w14:textId="77777777" w:rsidTr="009323FA">
        <w:trPr>
          <w:cantSplit/>
        </w:trPr>
        <w:tc>
          <w:tcPr>
            <w:tcW w:w="794" w:type="dxa"/>
          </w:tcPr>
          <w:p w14:paraId="5307AD88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991D02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4FAD76D" w14:textId="24633278" w:rsidR="009323FA" w:rsidRPr="00155863" w:rsidRDefault="00C3149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پس از پایان روز</w:t>
            </w:r>
            <w:r w:rsidR="00874087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874087"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گندزدا</w:t>
            </w:r>
            <w:r w:rsidR="00874087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874087"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شود.</w:t>
            </w:r>
          </w:p>
        </w:tc>
      </w:tr>
      <w:tr w:rsidR="00155863" w:rsidRPr="00155863" w14:paraId="3C700478" w14:textId="77777777" w:rsidTr="009323FA">
        <w:trPr>
          <w:cantSplit/>
        </w:trPr>
        <w:tc>
          <w:tcPr>
            <w:tcW w:w="794" w:type="dxa"/>
          </w:tcPr>
          <w:p w14:paraId="1EC9808E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559D4E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808B61" w14:textId="4EA78C55" w:rsidR="009323FA" w:rsidRPr="00155863" w:rsidRDefault="00C3149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پس از هر بار استفاده</w:t>
            </w:r>
            <w:r w:rsidR="00874087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گند زدایی شود</w:t>
            </w:r>
          </w:p>
        </w:tc>
      </w:tr>
      <w:tr w:rsidR="00155863" w:rsidRPr="00155863" w14:paraId="111CB3CE" w14:textId="77777777" w:rsidTr="009323FA">
        <w:trPr>
          <w:cantSplit/>
        </w:trPr>
        <w:tc>
          <w:tcPr>
            <w:tcW w:w="794" w:type="dxa"/>
          </w:tcPr>
          <w:p w14:paraId="30684FBA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C76E22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D8E6D7" w14:textId="08479935" w:rsidR="009323FA" w:rsidRPr="00155863" w:rsidRDefault="00874087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پس از هر بار استفاده شستشو شود.</w:t>
            </w:r>
          </w:p>
        </w:tc>
      </w:tr>
      <w:tr w:rsidR="00A83656" w:rsidRPr="00155863" w14:paraId="1F267110" w14:textId="77777777" w:rsidTr="009323FA">
        <w:trPr>
          <w:cantSplit/>
        </w:trPr>
        <w:tc>
          <w:tcPr>
            <w:tcW w:w="794" w:type="dxa"/>
          </w:tcPr>
          <w:p w14:paraId="152A9651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D568E9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CC320E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4DEFAE2" w14:textId="77777777" w:rsidTr="009323FA">
        <w:trPr>
          <w:cantSplit/>
        </w:trPr>
        <w:tc>
          <w:tcPr>
            <w:tcW w:w="794" w:type="dxa"/>
          </w:tcPr>
          <w:p w14:paraId="54A90240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C82FCF" w14:textId="565923A9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569849C" w14:textId="77777777" w:rsidTr="009323FA">
        <w:trPr>
          <w:cantSplit/>
        </w:trPr>
        <w:tc>
          <w:tcPr>
            <w:tcW w:w="794" w:type="dxa"/>
          </w:tcPr>
          <w:p w14:paraId="794B6C1E" w14:textId="77777777" w:rsidR="009323FA" w:rsidRPr="00155863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0551279E" w14:textId="10174BB3" w:rsidR="009323FA" w:rsidRPr="00155863" w:rsidRDefault="00043636" w:rsidP="00043636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ق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لاب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وس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له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برا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رون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آوردن مو از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کلاه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مش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یا های لایت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استفاده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شود به عنوان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اقلام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.............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در نظر گرفته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شود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</w:t>
            </w:r>
          </w:p>
        </w:tc>
      </w:tr>
      <w:tr w:rsidR="00155863" w:rsidRPr="00155863" w14:paraId="7BD505C7" w14:textId="77777777" w:rsidTr="009323FA">
        <w:trPr>
          <w:cantSplit/>
        </w:trPr>
        <w:tc>
          <w:tcPr>
            <w:tcW w:w="794" w:type="dxa"/>
          </w:tcPr>
          <w:p w14:paraId="0C110E98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69A05C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9934F" w14:textId="55BAFB64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بحرانی</w:t>
            </w:r>
          </w:p>
        </w:tc>
      </w:tr>
      <w:tr w:rsidR="00155863" w:rsidRPr="00155863" w14:paraId="676413CC" w14:textId="77777777" w:rsidTr="009323FA">
        <w:trPr>
          <w:cantSplit/>
        </w:trPr>
        <w:tc>
          <w:tcPr>
            <w:tcW w:w="794" w:type="dxa"/>
          </w:tcPr>
          <w:p w14:paraId="364B9975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4AE237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D5211D" w14:textId="3280A4BC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نیمه بحرانی</w:t>
            </w:r>
          </w:p>
        </w:tc>
      </w:tr>
      <w:tr w:rsidR="00155863" w:rsidRPr="00155863" w14:paraId="6CF90448" w14:textId="77777777" w:rsidTr="009323FA">
        <w:trPr>
          <w:cantSplit/>
        </w:trPr>
        <w:tc>
          <w:tcPr>
            <w:tcW w:w="794" w:type="dxa"/>
          </w:tcPr>
          <w:p w14:paraId="05587725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DF677C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91DDDB" w14:textId="6EA5CAF4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غیر بحرانی</w:t>
            </w:r>
          </w:p>
        </w:tc>
      </w:tr>
      <w:tr w:rsidR="00155863" w:rsidRPr="00155863" w14:paraId="006DF44C" w14:textId="77777777" w:rsidTr="009323FA">
        <w:trPr>
          <w:cantSplit/>
        </w:trPr>
        <w:tc>
          <w:tcPr>
            <w:tcW w:w="794" w:type="dxa"/>
          </w:tcPr>
          <w:p w14:paraId="28262363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284FBA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876657" w14:textId="0928D893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9323FA" w:rsidRPr="00155863" w14:paraId="133DF609" w14:textId="77777777" w:rsidTr="009323FA">
        <w:trPr>
          <w:cantSplit/>
        </w:trPr>
        <w:tc>
          <w:tcPr>
            <w:tcW w:w="794" w:type="dxa"/>
          </w:tcPr>
          <w:p w14:paraId="1541AF2D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EA013B" w14:textId="77777777" w:rsidR="009323FA" w:rsidRPr="00155863" w:rsidRDefault="009323F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147EF0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C56A034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5879260" w14:textId="77777777" w:rsidTr="009323FA">
        <w:trPr>
          <w:cantSplit/>
        </w:trPr>
        <w:tc>
          <w:tcPr>
            <w:tcW w:w="794" w:type="dxa"/>
          </w:tcPr>
          <w:p w14:paraId="524CD956" w14:textId="77777777" w:rsidR="00DA6CEC" w:rsidRPr="00155863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3A8830" w14:textId="5BFC91E1" w:rsidR="00DA6CEC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6681ECC" w14:textId="77777777" w:rsidTr="009323FA">
        <w:trPr>
          <w:cantSplit/>
        </w:trPr>
        <w:tc>
          <w:tcPr>
            <w:tcW w:w="794" w:type="dxa"/>
          </w:tcPr>
          <w:p w14:paraId="3D0726CC" w14:textId="77777777" w:rsidR="009323FA" w:rsidRPr="00155863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741CF822" w14:textId="702E0C3F" w:rsidR="009323FA" w:rsidRPr="00155863" w:rsidRDefault="00043636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ق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لاب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وس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له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برا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رون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آوردن مو از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کلاه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مش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یا های لایت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استفاده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شود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</w:t>
            </w:r>
          </w:p>
        </w:tc>
      </w:tr>
      <w:tr w:rsidR="00155863" w:rsidRPr="00155863" w14:paraId="635E5294" w14:textId="77777777" w:rsidTr="009323FA">
        <w:trPr>
          <w:cantSplit/>
        </w:trPr>
        <w:tc>
          <w:tcPr>
            <w:tcW w:w="794" w:type="dxa"/>
          </w:tcPr>
          <w:p w14:paraId="3372480F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433A05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15B21A" w14:textId="0ADB778D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 بار مصرف باشد</w:t>
            </w:r>
          </w:p>
        </w:tc>
      </w:tr>
      <w:tr w:rsidR="00155863" w:rsidRPr="00155863" w14:paraId="0A05B97E" w14:textId="77777777" w:rsidTr="009323FA">
        <w:trPr>
          <w:cantSplit/>
        </w:trPr>
        <w:tc>
          <w:tcPr>
            <w:tcW w:w="794" w:type="dxa"/>
          </w:tcPr>
          <w:p w14:paraId="3492EE61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CFC753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1E6496" w14:textId="7E6AB49D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پس از پایان روز کاری با آب داغ و دترجنت شستش داده شود.</w:t>
            </w:r>
          </w:p>
        </w:tc>
      </w:tr>
      <w:tr w:rsidR="00155863" w:rsidRPr="00155863" w14:paraId="30AD9698" w14:textId="77777777" w:rsidTr="009323FA">
        <w:trPr>
          <w:cantSplit/>
        </w:trPr>
        <w:tc>
          <w:tcPr>
            <w:tcW w:w="794" w:type="dxa"/>
          </w:tcPr>
          <w:p w14:paraId="18A9D8F0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F43193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1EABB2" w14:textId="7B544A28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پس از هر بار استفاده با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بالا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155863" w:rsidRPr="00155863" w14:paraId="1D47E996" w14:textId="77777777" w:rsidTr="009323FA">
        <w:trPr>
          <w:cantSplit/>
        </w:trPr>
        <w:tc>
          <w:tcPr>
            <w:tcW w:w="794" w:type="dxa"/>
          </w:tcPr>
          <w:p w14:paraId="0E771146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DE6BEC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DEE6C5" w14:textId="101DA3FF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پس از هر بار استفاده با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متوسط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بالا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9323FA" w:rsidRPr="00155863" w14:paraId="7E922470" w14:textId="77777777" w:rsidTr="009323FA">
        <w:trPr>
          <w:cantSplit/>
        </w:trPr>
        <w:tc>
          <w:tcPr>
            <w:tcW w:w="794" w:type="dxa"/>
          </w:tcPr>
          <w:p w14:paraId="6AD8E70C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24A31C" w14:textId="77777777" w:rsidR="009323FA" w:rsidRPr="00155863" w:rsidRDefault="009323F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8CD087" w14:textId="77777777" w:rsidR="00DA6CEC" w:rsidRPr="00155863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4C8CE61" w14:textId="77777777" w:rsidTr="009323FA">
        <w:trPr>
          <w:cantSplit/>
        </w:trPr>
        <w:tc>
          <w:tcPr>
            <w:tcW w:w="794" w:type="dxa"/>
          </w:tcPr>
          <w:p w14:paraId="00289DFE" w14:textId="77777777" w:rsidR="005110C8" w:rsidRPr="00155863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41CFAC" w14:textId="461C2C59" w:rsidR="005110C8" w:rsidRPr="00155863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34F3DB30" w14:textId="77777777" w:rsidTr="009323FA">
        <w:trPr>
          <w:cantSplit/>
        </w:trPr>
        <w:tc>
          <w:tcPr>
            <w:tcW w:w="794" w:type="dxa"/>
          </w:tcPr>
          <w:p w14:paraId="66A23FBE" w14:textId="77777777" w:rsidR="005110C8" w:rsidRPr="00155863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7FBDF1D8" w14:textId="2CB29EAA" w:rsidR="005110C8" w:rsidRPr="00155863" w:rsidRDefault="00043636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صورت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آرا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شگاه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اقدام به اجاره لباس برا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عروس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نما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لباس‌ها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.....</w:t>
            </w:r>
          </w:p>
        </w:tc>
      </w:tr>
      <w:tr w:rsidR="00155863" w:rsidRPr="00155863" w14:paraId="3BDD2538" w14:textId="77777777" w:rsidTr="009323FA">
        <w:trPr>
          <w:cantSplit/>
        </w:trPr>
        <w:tc>
          <w:tcPr>
            <w:tcW w:w="794" w:type="dxa"/>
          </w:tcPr>
          <w:p w14:paraId="0A2C93B0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2A72D8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84B33E" w14:textId="1CFB2AFB" w:rsidR="005110C8" w:rsidRPr="00155863" w:rsidRDefault="00043636" w:rsidP="009323FA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یاید در صورت آلودگی قابل رویت تمیز شوند.</w:t>
            </w:r>
          </w:p>
        </w:tc>
      </w:tr>
      <w:tr w:rsidR="00155863" w:rsidRPr="00155863" w14:paraId="2EF22484" w14:textId="77777777" w:rsidTr="009323FA">
        <w:trPr>
          <w:cantSplit/>
        </w:trPr>
        <w:tc>
          <w:tcPr>
            <w:tcW w:w="794" w:type="dxa"/>
          </w:tcPr>
          <w:p w14:paraId="2DE9AB10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5456DB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950BCA" w14:textId="535AD58E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اجاره دادن لیاس عروس در آرایشگاه ممنوع است.</w:t>
            </w:r>
          </w:p>
        </w:tc>
      </w:tr>
      <w:tr w:rsidR="00155863" w:rsidRPr="00155863" w14:paraId="468E953B" w14:textId="77777777" w:rsidTr="009323FA">
        <w:trPr>
          <w:cantSplit/>
        </w:trPr>
        <w:tc>
          <w:tcPr>
            <w:tcW w:w="794" w:type="dxa"/>
          </w:tcPr>
          <w:p w14:paraId="1A6FB785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E01B71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89ABC0" w14:textId="07D17C69" w:rsidR="009323FA" w:rsidRPr="00155863" w:rsidRDefault="00043636" w:rsidP="0004363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باید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بعد از هر بار استفاده کامال شستشو وگندزدا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155863" w:rsidRPr="00155863" w14:paraId="251C454B" w14:textId="77777777" w:rsidTr="009323FA">
        <w:trPr>
          <w:cantSplit/>
        </w:trPr>
        <w:tc>
          <w:tcPr>
            <w:tcW w:w="794" w:type="dxa"/>
          </w:tcPr>
          <w:p w14:paraId="66FFBFEA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7258C8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9C4FC9F" w14:textId="0471ABFE" w:rsidR="009323FA" w:rsidRPr="00155863" w:rsidRDefault="003E7EE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باید شستشو شوند.</w:t>
            </w:r>
          </w:p>
        </w:tc>
      </w:tr>
      <w:tr w:rsidR="00A83656" w:rsidRPr="00155863" w14:paraId="51298B3D" w14:textId="77777777" w:rsidTr="009323FA">
        <w:trPr>
          <w:cantSplit/>
        </w:trPr>
        <w:tc>
          <w:tcPr>
            <w:tcW w:w="794" w:type="dxa"/>
          </w:tcPr>
          <w:p w14:paraId="489B0671" w14:textId="77777777" w:rsidR="00A83656" w:rsidRPr="00155863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52FFBA" w14:textId="77777777" w:rsidR="00A83656" w:rsidRPr="00155863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CF88FD" w14:textId="77777777" w:rsidR="005110C8" w:rsidRPr="00155863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F94CD0B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51C725FB" w14:textId="77777777" w:rsidR="00305037" w:rsidRPr="00155863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008E061" w14:textId="042BDBD5" w:rsidR="00305037" w:rsidRPr="00155863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3154821B" w14:textId="77777777" w:rsidTr="009323FA">
        <w:trPr>
          <w:cantSplit/>
        </w:trPr>
        <w:tc>
          <w:tcPr>
            <w:tcW w:w="794" w:type="dxa"/>
          </w:tcPr>
          <w:p w14:paraId="1A8AF6BD" w14:textId="77777777" w:rsidR="00305037" w:rsidRPr="00155863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0C9E55F6" w14:textId="1856E26B" w:rsidR="00305037" w:rsidRPr="00155863" w:rsidRDefault="003E7EEA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طبق دستورالعمل </w:t>
            </w:r>
            <w:r w:rsidR="00043636"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فروش پوشاک و البسه در آرا</w:t>
            </w:r>
            <w:r w:rsidR="00043636"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="00043636"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شگاه</w:t>
            </w:r>
            <w:r w:rsidR="00043636"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به چه علت ممنوع م</w:t>
            </w:r>
            <w:r w:rsidR="00043636"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ی‌</w:t>
            </w:r>
            <w:r w:rsidR="00043636"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باشد؟</w:t>
            </w:r>
          </w:p>
        </w:tc>
      </w:tr>
      <w:tr w:rsidR="00155863" w:rsidRPr="00155863" w14:paraId="6569B71D" w14:textId="77777777" w:rsidTr="009323FA">
        <w:trPr>
          <w:cantSplit/>
        </w:trPr>
        <w:tc>
          <w:tcPr>
            <w:tcW w:w="794" w:type="dxa"/>
          </w:tcPr>
          <w:p w14:paraId="12100114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0629BF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7C30D3" w14:textId="4E98AAA1" w:rsidR="009323FA" w:rsidRPr="00155863" w:rsidRDefault="003E7EE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کمبود فضا</w:t>
            </w:r>
          </w:p>
        </w:tc>
      </w:tr>
      <w:tr w:rsidR="00155863" w:rsidRPr="00155863" w14:paraId="170B6766" w14:textId="77777777" w:rsidTr="009323FA">
        <w:trPr>
          <w:cantSplit/>
        </w:trPr>
        <w:tc>
          <w:tcPr>
            <w:tcW w:w="794" w:type="dxa"/>
          </w:tcPr>
          <w:p w14:paraId="23A2B0AC" w14:textId="77777777" w:rsidR="003E7EEA" w:rsidRPr="00155863" w:rsidRDefault="003E7EEA" w:rsidP="003E7EE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6087DC" w14:textId="77777777" w:rsidR="003E7EEA" w:rsidRPr="00155863" w:rsidRDefault="003E7EEA" w:rsidP="003E7EE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48C071" w14:textId="5CEF5D99" w:rsidR="003E7EEA" w:rsidRPr="00155863" w:rsidRDefault="003E7EEA" w:rsidP="003E7EE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نبود امکان پرو</w:t>
            </w:r>
          </w:p>
        </w:tc>
      </w:tr>
      <w:tr w:rsidR="00155863" w:rsidRPr="00155863" w14:paraId="707ABEF8" w14:textId="77777777" w:rsidTr="009323FA">
        <w:trPr>
          <w:cantSplit/>
        </w:trPr>
        <w:tc>
          <w:tcPr>
            <w:tcW w:w="794" w:type="dxa"/>
          </w:tcPr>
          <w:p w14:paraId="2B8A7E4F" w14:textId="77777777" w:rsidR="003E7EEA" w:rsidRPr="00155863" w:rsidRDefault="003E7EEA" w:rsidP="003E7EE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1C76C2" w14:textId="77777777" w:rsidR="003E7EEA" w:rsidRPr="00155863" w:rsidRDefault="003E7EEA" w:rsidP="003E7EE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04FD6C" w14:textId="6BDD5C18" w:rsidR="003E7EEA" w:rsidRPr="00155863" w:rsidRDefault="003E7EEA" w:rsidP="003E7EE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د</w:t>
            </w:r>
          </w:p>
        </w:tc>
      </w:tr>
      <w:tr w:rsidR="00155863" w:rsidRPr="00155863" w14:paraId="577BD38E" w14:textId="77777777" w:rsidTr="009323FA">
        <w:trPr>
          <w:cantSplit/>
        </w:trPr>
        <w:tc>
          <w:tcPr>
            <w:tcW w:w="794" w:type="dxa"/>
          </w:tcPr>
          <w:p w14:paraId="2FFD2CC7" w14:textId="77777777" w:rsidR="003E7EEA" w:rsidRPr="00155863" w:rsidRDefault="003E7EEA" w:rsidP="003E7EE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AB8B5D" w14:textId="77777777" w:rsidR="003E7EEA" w:rsidRPr="00155863" w:rsidRDefault="003E7EEA" w:rsidP="003E7EE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0E23AF" w14:textId="03CC80B0" w:rsidR="003E7EEA" w:rsidRPr="00155863" w:rsidRDefault="003E7EEA" w:rsidP="003E7EE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علت عدم رعا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مسائل بهداشت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پرو لباس‌ها</w:t>
            </w:r>
          </w:p>
        </w:tc>
      </w:tr>
      <w:tr w:rsidR="003E7EEA" w:rsidRPr="00155863" w14:paraId="21773869" w14:textId="77777777" w:rsidTr="009323FA">
        <w:trPr>
          <w:cantSplit/>
        </w:trPr>
        <w:tc>
          <w:tcPr>
            <w:tcW w:w="794" w:type="dxa"/>
          </w:tcPr>
          <w:p w14:paraId="446FC667" w14:textId="77777777" w:rsidR="003E7EEA" w:rsidRPr="00155863" w:rsidRDefault="003E7EEA" w:rsidP="003E7EE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1B32C4" w14:textId="77777777" w:rsidR="003E7EEA" w:rsidRPr="00155863" w:rsidRDefault="003E7EEA" w:rsidP="003E7EE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BBD840" w14:textId="77777777" w:rsidR="00305037" w:rsidRPr="00155863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2F06E6B9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426413B9" w14:textId="77777777" w:rsidR="00305037" w:rsidRPr="00155863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557F72" w14:textId="24F247DF" w:rsidR="00305037" w:rsidRPr="00155863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3099360" w14:textId="77777777" w:rsidTr="009323FA">
        <w:trPr>
          <w:cantSplit/>
        </w:trPr>
        <w:tc>
          <w:tcPr>
            <w:tcW w:w="794" w:type="dxa"/>
          </w:tcPr>
          <w:p w14:paraId="36CE046D" w14:textId="77777777" w:rsidR="00305037" w:rsidRPr="00155863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62F45910" w14:textId="4CBF62A5" w:rsidR="00305037" w:rsidRPr="00155863" w:rsidRDefault="00043636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مورد صحیح تر است؟</w:t>
            </w:r>
          </w:p>
        </w:tc>
      </w:tr>
      <w:tr w:rsidR="00155863" w:rsidRPr="00155863" w14:paraId="65A78ED6" w14:textId="77777777" w:rsidTr="009323FA">
        <w:trPr>
          <w:cantSplit/>
        </w:trPr>
        <w:tc>
          <w:tcPr>
            <w:tcW w:w="794" w:type="dxa"/>
          </w:tcPr>
          <w:p w14:paraId="3167BE8A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0586DA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13476B" w14:textId="2C851FB8" w:rsidR="009323FA" w:rsidRPr="00155863" w:rsidRDefault="00043636" w:rsidP="0004363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از پ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شبند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چند بار مصرف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استفاده 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نوار گردن اختصاص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کبار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مصرف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جلوگ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تماس مستق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شبند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گردن استفاده گردد در غ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نصورت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پ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شبند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بار مصرف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اختصاص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استفاده گردد.</w:t>
            </w:r>
          </w:p>
        </w:tc>
      </w:tr>
      <w:tr w:rsidR="00155863" w:rsidRPr="00155863" w14:paraId="0C02BE43" w14:textId="77777777" w:rsidTr="009323FA">
        <w:trPr>
          <w:cantSplit/>
        </w:trPr>
        <w:tc>
          <w:tcPr>
            <w:tcW w:w="794" w:type="dxa"/>
          </w:tcPr>
          <w:p w14:paraId="681FA612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32E3D2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5ABC9E" w14:textId="5A083593" w:rsidR="009323FA" w:rsidRPr="00155863" w:rsidRDefault="00043636" w:rsidP="0004363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استفاده از پیش بند چند بار مصرف کلا ممنوع است.</w:t>
            </w:r>
          </w:p>
        </w:tc>
      </w:tr>
      <w:tr w:rsidR="00155863" w:rsidRPr="00155863" w14:paraId="0FD4BF2F" w14:textId="77777777" w:rsidTr="009323FA">
        <w:trPr>
          <w:cantSplit/>
        </w:trPr>
        <w:tc>
          <w:tcPr>
            <w:tcW w:w="794" w:type="dxa"/>
          </w:tcPr>
          <w:p w14:paraId="6049C10B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7F9F63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124B05" w14:textId="53CD1B0B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استفاده مشترک از انواع پد و اسفنج ها 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صورت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بدن ممنوع است</w:t>
            </w:r>
          </w:p>
        </w:tc>
      </w:tr>
      <w:tr w:rsidR="00155863" w:rsidRPr="00155863" w14:paraId="0BA99E45" w14:textId="77777777" w:rsidTr="009323FA">
        <w:trPr>
          <w:cantSplit/>
        </w:trPr>
        <w:tc>
          <w:tcPr>
            <w:tcW w:w="794" w:type="dxa"/>
          </w:tcPr>
          <w:p w14:paraId="6FB722AC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BA0DF4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B63203" w14:textId="321B92AC" w:rsidR="009323FA" w:rsidRPr="00155863" w:rsidRDefault="0004363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ج</w:t>
            </w:r>
          </w:p>
        </w:tc>
      </w:tr>
      <w:tr w:rsidR="00A83656" w:rsidRPr="00155863" w14:paraId="6710F8B3" w14:textId="77777777" w:rsidTr="009323FA">
        <w:trPr>
          <w:cantSplit/>
        </w:trPr>
        <w:tc>
          <w:tcPr>
            <w:tcW w:w="794" w:type="dxa"/>
          </w:tcPr>
          <w:p w14:paraId="0529763E" w14:textId="77777777" w:rsidR="00A83656" w:rsidRPr="00155863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A9CC57" w14:textId="77777777" w:rsidR="00A83656" w:rsidRPr="00155863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21D5BA" w14:textId="77777777" w:rsidR="00305037" w:rsidRPr="00155863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1EB00190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5A110D38" w14:textId="77777777" w:rsidR="00305037" w:rsidRPr="00155863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351694" w14:textId="30BF06A1" w:rsidR="00305037" w:rsidRPr="00155863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33CD151" w14:textId="77777777" w:rsidTr="009323FA">
        <w:trPr>
          <w:cantSplit/>
        </w:trPr>
        <w:tc>
          <w:tcPr>
            <w:tcW w:w="794" w:type="dxa"/>
          </w:tcPr>
          <w:p w14:paraId="6138A3F6" w14:textId="77777777" w:rsidR="00305037" w:rsidRPr="00155863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24A684AE" w14:textId="67F4DD63" w:rsidR="00305037" w:rsidRPr="00155863" w:rsidRDefault="003E7EEA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لوازم و وسا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بر اساس نوع کار و خطر انتقال عفونت در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چند گروه طبقه بندی می شوند؟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155863" w:rsidRPr="00155863" w14:paraId="53C679B1" w14:textId="77777777" w:rsidTr="009323FA">
        <w:trPr>
          <w:cantSplit/>
        </w:trPr>
        <w:tc>
          <w:tcPr>
            <w:tcW w:w="794" w:type="dxa"/>
          </w:tcPr>
          <w:p w14:paraId="6F36DC8D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B7FC0B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4CFE58" w14:textId="35FFCA10" w:rsidR="009323FA" w:rsidRPr="00155863" w:rsidRDefault="003E7EE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گروه</w:t>
            </w:r>
          </w:p>
        </w:tc>
      </w:tr>
      <w:tr w:rsidR="00155863" w:rsidRPr="00155863" w14:paraId="1886B5C2" w14:textId="77777777" w:rsidTr="009323FA">
        <w:trPr>
          <w:cantSplit/>
        </w:trPr>
        <w:tc>
          <w:tcPr>
            <w:tcW w:w="794" w:type="dxa"/>
          </w:tcPr>
          <w:p w14:paraId="003761BB" w14:textId="77777777" w:rsidR="009323FA" w:rsidRPr="00155863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AD0205" w14:textId="77777777" w:rsidR="009323FA" w:rsidRPr="00155863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3377C5" w14:textId="59C565DA" w:rsidR="009323FA" w:rsidRPr="00155863" w:rsidRDefault="003E7EE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گروه</w:t>
            </w:r>
          </w:p>
        </w:tc>
      </w:tr>
      <w:tr w:rsidR="00155863" w:rsidRPr="00155863" w14:paraId="02AB5E4B" w14:textId="77777777" w:rsidTr="009323FA">
        <w:trPr>
          <w:cantSplit/>
        </w:trPr>
        <w:tc>
          <w:tcPr>
            <w:tcW w:w="794" w:type="dxa"/>
          </w:tcPr>
          <w:p w14:paraId="02F78A41" w14:textId="77777777" w:rsidR="003B77B8" w:rsidRPr="00155863" w:rsidRDefault="003B77B8" w:rsidP="003B77B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F8A9F" w14:textId="77777777" w:rsidR="003B77B8" w:rsidRPr="00155863" w:rsidRDefault="003B77B8" w:rsidP="003B77B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F5D9A5" w14:textId="3BB2DC64" w:rsidR="003B77B8" w:rsidRPr="00155863" w:rsidRDefault="003E7EEA" w:rsidP="003B77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 گروه</w:t>
            </w:r>
          </w:p>
        </w:tc>
      </w:tr>
      <w:tr w:rsidR="00155863" w:rsidRPr="00155863" w14:paraId="65E9D49C" w14:textId="77777777" w:rsidTr="009323FA">
        <w:trPr>
          <w:cantSplit/>
        </w:trPr>
        <w:tc>
          <w:tcPr>
            <w:tcW w:w="794" w:type="dxa"/>
          </w:tcPr>
          <w:p w14:paraId="034D2470" w14:textId="77777777" w:rsidR="003B77B8" w:rsidRPr="00155863" w:rsidRDefault="003B77B8" w:rsidP="003B77B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7B9137" w14:textId="77777777" w:rsidR="003B77B8" w:rsidRPr="00155863" w:rsidRDefault="003B77B8" w:rsidP="003B77B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7EC21E" w14:textId="792F3919" w:rsidR="003B77B8" w:rsidRPr="00155863" w:rsidRDefault="003E7EEA" w:rsidP="003B77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 گروه</w:t>
            </w:r>
          </w:p>
        </w:tc>
      </w:tr>
      <w:tr w:rsidR="003B77B8" w:rsidRPr="00155863" w14:paraId="609CD65C" w14:textId="77777777" w:rsidTr="009323FA">
        <w:trPr>
          <w:cantSplit/>
        </w:trPr>
        <w:tc>
          <w:tcPr>
            <w:tcW w:w="794" w:type="dxa"/>
          </w:tcPr>
          <w:p w14:paraId="568E4B19" w14:textId="77777777" w:rsidR="003B77B8" w:rsidRPr="00155863" w:rsidRDefault="003B77B8" w:rsidP="003B77B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E3E389" w14:textId="77777777" w:rsidR="003B77B8" w:rsidRPr="00155863" w:rsidRDefault="003B77B8" w:rsidP="003B77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D86E38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6318CD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90962A4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19F0A4" w14:textId="3B7876EA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731F395" w14:textId="77777777" w:rsidTr="00D87F2E">
        <w:trPr>
          <w:cantSplit/>
        </w:trPr>
        <w:tc>
          <w:tcPr>
            <w:tcW w:w="794" w:type="dxa"/>
          </w:tcPr>
          <w:p w14:paraId="45F5A020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3270A9E1" w14:textId="3593EE11" w:rsidR="001218DE" w:rsidRPr="00155863" w:rsidRDefault="003E7EEA" w:rsidP="002F6A4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وسا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در بافت نرم نفوذ کرده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 استخوان تماس پ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کنند.</w:t>
            </w:r>
          </w:p>
        </w:tc>
      </w:tr>
      <w:tr w:rsidR="00155863" w:rsidRPr="00155863" w14:paraId="2DB282C4" w14:textId="77777777" w:rsidTr="00D87F2E">
        <w:trPr>
          <w:cantSplit/>
        </w:trPr>
        <w:tc>
          <w:tcPr>
            <w:tcW w:w="794" w:type="dxa"/>
          </w:tcPr>
          <w:p w14:paraId="425A629C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85DF74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DA2461" w14:textId="0401C3FD" w:rsidR="001218DE" w:rsidRPr="00155863" w:rsidRDefault="003E7EE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بحرانی</w:t>
            </w:r>
          </w:p>
        </w:tc>
      </w:tr>
      <w:tr w:rsidR="00155863" w:rsidRPr="00155863" w14:paraId="1373CF98" w14:textId="77777777" w:rsidTr="00D87F2E">
        <w:trPr>
          <w:cantSplit/>
        </w:trPr>
        <w:tc>
          <w:tcPr>
            <w:tcW w:w="794" w:type="dxa"/>
          </w:tcPr>
          <w:p w14:paraId="344F77C3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B25685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AE0E9F" w14:textId="3F1DADE1" w:rsidR="001218DE" w:rsidRPr="00155863" w:rsidRDefault="003E7EE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نیمه بحرانی</w:t>
            </w:r>
          </w:p>
        </w:tc>
      </w:tr>
      <w:tr w:rsidR="00155863" w:rsidRPr="00155863" w14:paraId="6A509076" w14:textId="77777777" w:rsidTr="00D87F2E">
        <w:trPr>
          <w:cantSplit/>
        </w:trPr>
        <w:tc>
          <w:tcPr>
            <w:tcW w:w="794" w:type="dxa"/>
          </w:tcPr>
          <w:p w14:paraId="5CEFA7EC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0A014B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E07E0D" w14:textId="7C94BDF1" w:rsidR="001218DE" w:rsidRPr="00155863" w:rsidRDefault="003E7EE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غیر بحرانی</w:t>
            </w:r>
          </w:p>
        </w:tc>
      </w:tr>
      <w:tr w:rsidR="00155863" w:rsidRPr="00155863" w14:paraId="377C57EE" w14:textId="77777777" w:rsidTr="00D87F2E">
        <w:trPr>
          <w:cantSplit/>
        </w:trPr>
        <w:tc>
          <w:tcPr>
            <w:tcW w:w="794" w:type="dxa"/>
          </w:tcPr>
          <w:p w14:paraId="2FC2F39B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085AFF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97D2BD" w14:textId="264D7B31" w:rsidR="001218DE" w:rsidRPr="00155863" w:rsidRDefault="003E7EE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فوق بحرانی</w:t>
            </w:r>
          </w:p>
        </w:tc>
      </w:tr>
      <w:tr w:rsidR="00A83656" w:rsidRPr="00155863" w14:paraId="120FB960" w14:textId="77777777" w:rsidTr="00A12D2B">
        <w:trPr>
          <w:cantSplit/>
        </w:trPr>
        <w:tc>
          <w:tcPr>
            <w:tcW w:w="794" w:type="dxa"/>
          </w:tcPr>
          <w:p w14:paraId="384612F0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5153FB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474EA7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EBBDBAA" w14:textId="77777777" w:rsidTr="00CA4926">
        <w:trPr>
          <w:cantSplit/>
        </w:trPr>
        <w:tc>
          <w:tcPr>
            <w:tcW w:w="794" w:type="dxa"/>
            <w:shd w:val="clear" w:color="auto" w:fill="auto"/>
          </w:tcPr>
          <w:p w14:paraId="4AA107AD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B05BBB" w14:textId="40915AB2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4A3CB25" w14:textId="77777777" w:rsidTr="00CA4926">
        <w:trPr>
          <w:cantSplit/>
        </w:trPr>
        <w:tc>
          <w:tcPr>
            <w:tcW w:w="794" w:type="dxa"/>
          </w:tcPr>
          <w:p w14:paraId="37E6F495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1E9491A3" w14:textId="0F4B918A" w:rsidR="001218DE" w:rsidRPr="00155863" w:rsidRDefault="00CA4926" w:rsidP="002F6A4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مورد باید به صورت استریل و بسته بندی خریداری شود؟</w:t>
            </w:r>
          </w:p>
        </w:tc>
      </w:tr>
      <w:tr w:rsidR="00155863" w:rsidRPr="00155863" w14:paraId="5714D8CE" w14:textId="77777777" w:rsidTr="00CA4926">
        <w:trPr>
          <w:cantSplit/>
        </w:trPr>
        <w:tc>
          <w:tcPr>
            <w:tcW w:w="794" w:type="dxa"/>
          </w:tcPr>
          <w:p w14:paraId="5AB5155E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01A990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D2E12B" w14:textId="124CF273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بحرانی</w:t>
            </w:r>
          </w:p>
        </w:tc>
      </w:tr>
      <w:tr w:rsidR="00155863" w:rsidRPr="00155863" w14:paraId="1110A25B" w14:textId="77777777" w:rsidTr="00CA4926">
        <w:trPr>
          <w:cantSplit/>
        </w:trPr>
        <w:tc>
          <w:tcPr>
            <w:tcW w:w="794" w:type="dxa"/>
          </w:tcPr>
          <w:p w14:paraId="55CE3ACA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B23D0F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DD54F2" w14:textId="24E2BD7D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نیمه بحرانی</w:t>
            </w:r>
          </w:p>
        </w:tc>
      </w:tr>
      <w:tr w:rsidR="00155863" w:rsidRPr="00155863" w14:paraId="25A3BF38" w14:textId="77777777" w:rsidTr="00CA4926">
        <w:trPr>
          <w:cantSplit/>
        </w:trPr>
        <w:tc>
          <w:tcPr>
            <w:tcW w:w="794" w:type="dxa"/>
          </w:tcPr>
          <w:p w14:paraId="463139C0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815988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54ADFE" w14:textId="02DE3EB4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غیر بحرانی</w:t>
            </w:r>
          </w:p>
        </w:tc>
      </w:tr>
      <w:tr w:rsidR="00155863" w:rsidRPr="00155863" w14:paraId="0FFB8530" w14:textId="77777777" w:rsidTr="00CA4926">
        <w:trPr>
          <w:cantSplit/>
        </w:trPr>
        <w:tc>
          <w:tcPr>
            <w:tcW w:w="794" w:type="dxa"/>
          </w:tcPr>
          <w:p w14:paraId="15EB87EF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CAA555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3568A0" w14:textId="72EE3A1D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فوق بحرانی</w:t>
            </w:r>
          </w:p>
        </w:tc>
      </w:tr>
      <w:tr w:rsidR="00A83656" w:rsidRPr="00155863" w14:paraId="6DE601C8" w14:textId="77777777" w:rsidTr="00CA4926">
        <w:trPr>
          <w:cantSplit/>
        </w:trPr>
        <w:tc>
          <w:tcPr>
            <w:tcW w:w="794" w:type="dxa"/>
          </w:tcPr>
          <w:p w14:paraId="3F314BB8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329E0B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DF442D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24DE42F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474931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CFA448" w14:textId="004763A4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16552B3" w14:textId="77777777" w:rsidTr="00D87F2E">
        <w:trPr>
          <w:cantSplit/>
        </w:trPr>
        <w:tc>
          <w:tcPr>
            <w:tcW w:w="794" w:type="dxa"/>
          </w:tcPr>
          <w:p w14:paraId="7DBAB06C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26F64943" w14:textId="2F662E41" w:rsidR="001218DE" w:rsidRPr="00155863" w:rsidRDefault="00CA4926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مورد بحرانی نیست؟</w:t>
            </w:r>
          </w:p>
        </w:tc>
      </w:tr>
      <w:tr w:rsidR="00155863" w:rsidRPr="00155863" w14:paraId="29B44C8E" w14:textId="77777777" w:rsidTr="00D87F2E">
        <w:trPr>
          <w:cantSplit/>
        </w:trPr>
        <w:tc>
          <w:tcPr>
            <w:tcW w:w="794" w:type="dxa"/>
          </w:tcPr>
          <w:p w14:paraId="3722822E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E900CB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D03CAC" w14:textId="58845257" w:rsidR="001218DE" w:rsidRPr="00155863" w:rsidRDefault="00CA492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تیغ</w:t>
            </w:r>
          </w:p>
        </w:tc>
      </w:tr>
      <w:tr w:rsidR="00155863" w:rsidRPr="00155863" w14:paraId="45B16F01" w14:textId="77777777" w:rsidTr="00D87F2E">
        <w:trPr>
          <w:cantSplit/>
        </w:trPr>
        <w:tc>
          <w:tcPr>
            <w:tcW w:w="794" w:type="dxa"/>
          </w:tcPr>
          <w:p w14:paraId="04E9B4AA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C47F67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1585B3F" w14:textId="02DDCF2C" w:rsidR="001218DE" w:rsidRPr="00155863" w:rsidRDefault="00CA492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سوزن تاتو</w:t>
            </w:r>
          </w:p>
        </w:tc>
      </w:tr>
      <w:tr w:rsidR="00155863" w:rsidRPr="00155863" w14:paraId="3FE75258" w14:textId="77777777" w:rsidTr="00D87F2E">
        <w:trPr>
          <w:cantSplit/>
        </w:trPr>
        <w:tc>
          <w:tcPr>
            <w:tcW w:w="794" w:type="dxa"/>
          </w:tcPr>
          <w:p w14:paraId="42FC6184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35CADC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B445D2" w14:textId="329EFDFE" w:rsidR="001218DE" w:rsidRPr="00155863" w:rsidRDefault="00CA492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ماشین اصلاح</w:t>
            </w:r>
          </w:p>
        </w:tc>
      </w:tr>
      <w:tr w:rsidR="00155863" w:rsidRPr="00155863" w14:paraId="250210FC" w14:textId="77777777" w:rsidTr="00D87F2E">
        <w:trPr>
          <w:cantSplit/>
        </w:trPr>
        <w:tc>
          <w:tcPr>
            <w:tcW w:w="794" w:type="dxa"/>
          </w:tcPr>
          <w:p w14:paraId="284ED7A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B31746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90C5D3" w14:textId="4AED9B25" w:rsidR="001218DE" w:rsidRPr="00155863" w:rsidRDefault="00CA492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155863" w14:paraId="2B4B2F57" w14:textId="77777777" w:rsidTr="00A12D2B">
        <w:trPr>
          <w:cantSplit/>
        </w:trPr>
        <w:tc>
          <w:tcPr>
            <w:tcW w:w="794" w:type="dxa"/>
          </w:tcPr>
          <w:p w14:paraId="5B526B83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F363E0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63E176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32E22CB" w14:textId="77777777" w:rsidTr="00CA4926">
        <w:trPr>
          <w:cantSplit/>
        </w:trPr>
        <w:tc>
          <w:tcPr>
            <w:tcW w:w="794" w:type="dxa"/>
            <w:shd w:val="clear" w:color="auto" w:fill="auto"/>
          </w:tcPr>
          <w:p w14:paraId="58CD694C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4D6525" w14:textId="473C484C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03D7F61B" w14:textId="77777777" w:rsidTr="00CA4926">
        <w:trPr>
          <w:cantSplit/>
        </w:trPr>
        <w:tc>
          <w:tcPr>
            <w:tcW w:w="794" w:type="dxa"/>
          </w:tcPr>
          <w:p w14:paraId="5BF9A43B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0B9C3CDF" w14:textId="2B456BD8" w:rsidR="001218DE" w:rsidRPr="00155863" w:rsidRDefault="00CA4926" w:rsidP="00CA492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بافت نرم نفوذ نکرده ول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مخاط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پوست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ناسالم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تماس دارند.</w:t>
            </w:r>
          </w:p>
        </w:tc>
      </w:tr>
      <w:tr w:rsidR="00155863" w:rsidRPr="00155863" w14:paraId="6C757004" w14:textId="77777777" w:rsidTr="00CA4926">
        <w:trPr>
          <w:cantSplit/>
        </w:trPr>
        <w:tc>
          <w:tcPr>
            <w:tcW w:w="794" w:type="dxa"/>
          </w:tcPr>
          <w:p w14:paraId="0F091B0A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5F0F12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D20779" w14:textId="52507BD1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بحرانی</w:t>
            </w:r>
          </w:p>
        </w:tc>
      </w:tr>
      <w:tr w:rsidR="00155863" w:rsidRPr="00155863" w14:paraId="529362B9" w14:textId="77777777" w:rsidTr="00CA4926">
        <w:trPr>
          <w:cantSplit/>
        </w:trPr>
        <w:tc>
          <w:tcPr>
            <w:tcW w:w="794" w:type="dxa"/>
          </w:tcPr>
          <w:p w14:paraId="70573918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36406F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52BFC4" w14:textId="5B57CEB3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نیمه بحرانی</w:t>
            </w:r>
          </w:p>
        </w:tc>
      </w:tr>
      <w:tr w:rsidR="00155863" w:rsidRPr="00155863" w14:paraId="2EDB8B66" w14:textId="77777777" w:rsidTr="00CA4926">
        <w:trPr>
          <w:cantSplit/>
        </w:trPr>
        <w:tc>
          <w:tcPr>
            <w:tcW w:w="794" w:type="dxa"/>
          </w:tcPr>
          <w:p w14:paraId="7B3F2699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B8C227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FD34B4" w14:textId="52A18BDB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غیر بحرانی</w:t>
            </w:r>
          </w:p>
        </w:tc>
      </w:tr>
      <w:tr w:rsidR="00155863" w:rsidRPr="00155863" w14:paraId="2FC17C01" w14:textId="77777777" w:rsidTr="00CA4926">
        <w:trPr>
          <w:cantSplit/>
        </w:trPr>
        <w:tc>
          <w:tcPr>
            <w:tcW w:w="794" w:type="dxa"/>
          </w:tcPr>
          <w:p w14:paraId="377F8FC3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BAFF29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DBA123" w14:textId="1A7F40CE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فوق بحرانی</w:t>
            </w:r>
          </w:p>
        </w:tc>
      </w:tr>
      <w:tr w:rsidR="00A83656" w:rsidRPr="00155863" w14:paraId="092F423C" w14:textId="77777777" w:rsidTr="00CA4926">
        <w:trPr>
          <w:cantSplit/>
        </w:trPr>
        <w:tc>
          <w:tcPr>
            <w:tcW w:w="794" w:type="dxa"/>
          </w:tcPr>
          <w:p w14:paraId="2CBF065C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63C2A7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0CA8CC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1B49260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7600E86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901B96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B19CD27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E00A8D" w14:textId="32F84424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673AEC08" w14:textId="77777777" w:rsidTr="00D87F2E">
        <w:trPr>
          <w:cantSplit/>
        </w:trPr>
        <w:tc>
          <w:tcPr>
            <w:tcW w:w="794" w:type="dxa"/>
          </w:tcPr>
          <w:p w14:paraId="0232E390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14:paraId="37CDA4E0" w14:textId="2304EE33" w:rsidR="001218DE" w:rsidRPr="00155863" w:rsidRDefault="00CA4926" w:rsidP="001864B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لوازم نیمه بحرانی</w:t>
            </w:r>
          </w:p>
        </w:tc>
      </w:tr>
      <w:tr w:rsidR="00155863" w:rsidRPr="00155863" w14:paraId="2DB66D24" w14:textId="77777777" w:rsidTr="00D87F2E">
        <w:trPr>
          <w:cantSplit/>
        </w:trPr>
        <w:tc>
          <w:tcPr>
            <w:tcW w:w="794" w:type="dxa"/>
          </w:tcPr>
          <w:p w14:paraId="5A7DD3C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31A60D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BBFBC5" w14:textId="552D3F9A" w:rsidR="001218DE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باید با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ترک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چهارتا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آمون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وم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ترک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پا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ماده شو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(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دترجنت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) گندزدایی شوند.</w:t>
            </w:r>
          </w:p>
        </w:tc>
      </w:tr>
      <w:tr w:rsidR="00155863" w:rsidRPr="00155863" w14:paraId="27B4E1C6" w14:textId="77777777" w:rsidTr="00D87F2E">
        <w:trPr>
          <w:cantSplit/>
        </w:trPr>
        <w:tc>
          <w:tcPr>
            <w:tcW w:w="794" w:type="dxa"/>
          </w:tcPr>
          <w:p w14:paraId="4A85B6E0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C57D14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5C299A" w14:textId="088B45CE" w:rsidR="001218DE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با استفاده از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دترجنت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مواد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ضع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ف،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شستشو وگندزدا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ند</w:t>
            </w:r>
          </w:p>
        </w:tc>
      </w:tr>
      <w:tr w:rsidR="00155863" w:rsidRPr="00155863" w14:paraId="0F0B8599" w14:textId="77777777" w:rsidTr="00D87F2E">
        <w:trPr>
          <w:cantSplit/>
        </w:trPr>
        <w:tc>
          <w:tcPr>
            <w:tcW w:w="794" w:type="dxa"/>
          </w:tcPr>
          <w:p w14:paraId="614620D3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662BD2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AC0A15" w14:textId="75576608" w:rsidR="001218DE" w:rsidRPr="00155863" w:rsidRDefault="00CA492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باید به صورت استریل تهیه شوند.</w:t>
            </w:r>
          </w:p>
        </w:tc>
      </w:tr>
      <w:tr w:rsidR="00155863" w:rsidRPr="00155863" w14:paraId="20117467" w14:textId="77777777" w:rsidTr="00D87F2E">
        <w:trPr>
          <w:cantSplit/>
        </w:trPr>
        <w:tc>
          <w:tcPr>
            <w:tcW w:w="794" w:type="dxa"/>
          </w:tcPr>
          <w:p w14:paraId="4810FA60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620CC4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909784" w14:textId="2B5FF1DE" w:rsidR="001218DE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باید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 استفاده از موادگندزدا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متوسط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سطح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بالا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یی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گردند</w:t>
            </w:r>
          </w:p>
        </w:tc>
      </w:tr>
      <w:tr w:rsidR="00A83656" w:rsidRPr="00155863" w14:paraId="0DF12CDC" w14:textId="77777777" w:rsidTr="00A12D2B">
        <w:trPr>
          <w:cantSplit/>
        </w:trPr>
        <w:tc>
          <w:tcPr>
            <w:tcW w:w="794" w:type="dxa"/>
          </w:tcPr>
          <w:p w14:paraId="58AB57E7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581382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52A419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728C2769" w14:textId="77777777" w:rsidTr="00CA4926">
        <w:trPr>
          <w:cantSplit/>
        </w:trPr>
        <w:tc>
          <w:tcPr>
            <w:tcW w:w="794" w:type="dxa"/>
            <w:shd w:val="clear" w:color="auto" w:fill="auto"/>
          </w:tcPr>
          <w:p w14:paraId="156E4B6B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5016EC" w14:textId="2F8805AB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BC199DC" w14:textId="77777777" w:rsidTr="00CA4926">
        <w:trPr>
          <w:cantSplit/>
        </w:trPr>
        <w:tc>
          <w:tcPr>
            <w:tcW w:w="794" w:type="dxa"/>
          </w:tcPr>
          <w:p w14:paraId="05D0D285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3999C905" w14:textId="096B77D5" w:rsidR="001218DE" w:rsidRPr="00155863" w:rsidRDefault="00CA4926" w:rsidP="001864BD">
            <w:pPr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وسا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فقط با پوست سالم تماس پ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دا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کنند.</w:t>
            </w:r>
          </w:p>
        </w:tc>
      </w:tr>
      <w:tr w:rsidR="00155863" w:rsidRPr="00155863" w14:paraId="3106963D" w14:textId="77777777" w:rsidTr="00CA4926">
        <w:trPr>
          <w:cantSplit/>
        </w:trPr>
        <w:tc>
          <w:tcPr>
            <w:tcW w:w="794" w:type="dxa"/>
          </w:tcPr>
          <w:p w14:paraId="2D386CFB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B9ADC7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4C87E8" w14:textId="5CB0B37D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بحرانی</w:t>
            </w:r>
          </w:p>
        </w:tc>
      </w:tr>
      <w:tr w:rsidR="00155863" w:rsidRPr="00155863" w14:paraId="69DBD904" w14:textId="77777777" w:rsidTr="00CA4926">
        <w:trPr>
          <w:cantSplit/>
        </w:trPr>
        <w:tc>
          <w:tcPr>
            <w:tcW w:w="794" w:type="dxa"/>
          </w:tcPr>
          <w:p w14:paraId="64BE7C86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BBFCC3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DCCE1C" w14:textId="01E2B4A4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نیمه بحرانی</w:t>
            </w:r>
          </w:p>
        </w:tc>
      </w:tr>
      <w:tr w:rsidR="00155863" w:rsidRPr="00155863" w14:paraId="734213DD" w14:textId="77777777" w:rsidTr="00CA4926">
        <w:trPr>
          <w:cantSplit/>
        </w:trPr>
        <w:tc>
          <w:tcPr>
            <w:tcW w:w="794" w:type="dxa"/>
          </w:tcPr>
          <w:p w14:paraId="32216E48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909559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BE6554" w14:textId="7138BADC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غیر بحرانی</w:t>
            </w:r>
          </w:p>
        </w:tc>
      </w:tr>
      <w:tr w:rsidR="00155863" w:rsidRPr="00155863" w14:paraId="69128C5A" w14:textId="77777777" w:rsidTr="00CA4926">
        <w:trPr>
          <w:cantSplit/>
        </w:trPr>
        <w:tc>
          <w:tcPr>
            <w:tcW w:w="794" w:type="dxa"/>
          </w:tcPr>
          <w:p w14:paraId="49010902" w14:textId="77777777" w:rsidR="00CA4926" w:rsidRPr="00155863" w:rsidRDefault="00CA4926" w:rsidP="00CA49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C37827" w14:textId="77777777" w:rsidR="00CA4926" w:rsidRPr="00155863" w:rsidRDefault="00CA4926" w:rsidP="00CA49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E5559F" w14:textId="28658E79" w:rsidR="00CA4926" w:rsidRPr="00155863" w:rsidRDefault="00CA4926" w:rsidP="00CA49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فوق بحرانی</w:t>
            </w:r>
          </w:p>
        </w:tc>
      </w:tr>
      <w:tr w:rsidR="00A83656" w:rsidRPr="00155863" w14:paraId="40EEEE86" w14:textId="77777777" w:rsidTr="00CA4926">
        <w:trPr>
          <w:cantSplit/>
        </w:trPr>
        <w:tc>
          <w:tcPr>
            <w:tcW w:w="794" w:type="dxa"/>
          </w:tcPr>
          <w:p w14:paraId="079F3F80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53CD12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41735C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1C121EC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EF35162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8608F2" w14:textId="238534BC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1D78562" w14:textId="77777777" w:rsidTr="00D87F2E">
        <w:trPr>
          <w:cantSplit/>
        </w:trPr>
        <w:tc>
          <w:tcPr>
            <w:tcW w:w="794" w:type="dxa"/>
          </w:tcPr>
          <w:p w14:paraId="7E33A396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0EA9C42C" w14:textId="6589ABA8" w:rsidR="001218DE" w:rsidRPr="00155863" w:rsidRDefault="00F673BC" w:rsidP="00D95052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لوازم غیر بحرانی .....</w:t>
            </w:r>
          </w:p>
        </w:tc>
      </w:tr>
      <w:tr w:rsidR="00155863" w:rsidRPr="00155863" w14:paraId="3AEE4E43" w14:textId="77777777" w:rsidTr="00D87F2E">
        <w:trPr>
          <w:cantSplit/>
        </w:trPr>
        <w:tc>
          <w:tcPr>
            <w:tcW w:w="794" w:type="dxa"/>
          </w:tcPr>
          <w:p w14:paraId="6424B95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E66BE2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C5A8EC" w14:textId="27F73C24" w:rsidR="001218DE" w:rsidRPr="00155863" w:rsidRDefault="00F673BC" w:rsidP="00F673B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حداقل با استفاده از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دترجنت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مواد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ضع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ف،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شستشو وگندزدا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گردد،</w:t>
            </w:r>
          </w:p>
        </w:tc>
      </w:tr>
      <w:tr w:rsidR="00155863" w:rsidRPr="00155863" w14:paraId="32BB8F3D" w14:textId="77777777" w:rsidTr="00D87F2E">
        <w:trPr>
          <w:cantSplit/>
        </w:trPr>
        <w:tc>
          <w:tcPr>
            <w:tcW w:w="794" w:type="dxa"/>
          </w:tcPr>
          <w:p w14:paraId="633D22CD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6CF0BC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D5C231A" w14:textId="220BC8F7" w:rsidR="001218DE" w:rsidRPr="00155863" w:rsidRDefault="00F673B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باید یکبار مصرف باشند.</w:t>
            </w:r>
          </w:p>
        </w:tc>
      </w:tr>
      <w:tr w:rsidR="00155863" w:rsidRPr="00155863" w14:paraId="5CCF652B" w14:textId="77777777" w:rsidTr="00D87F2E">
        <w:trPr>
          <w:cantSplit/>
        </w:trPr>
        <w:tc>
          <w:tcPr>
            <w:tcW w:w="794" w:type="dxa"/>
          </w:tcPr>
          <w:p w14:paraId="6072D520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670EC8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AEE68B" w14:textId="1C2BFB51" w:rsidR="001218DE" w:rsidRPr="00155863" w:rsidRDefault="00F673B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باید با گند زدای سطح متوسط یا بالا گندزدایی شوند.</w:t>
            </w:r>
          </w:p>
        </w:tc>
      </w:tr>
      <w:tr w:rsidR="00155863" w:rsidRPr="00155863" w14:paraId="28F5AB03" w14:textId="77777777" w:rsidTr="00D87F2E">
        <w:trPr>
          <w:cantSplit/>
        </w:trPr>
        <w:tc>
          <w:tcPr>
            <w:tcW w:w="794" w:type="dxa"/>
          </w:tcPr>
          <w:p w14:paraId="1B691A6F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27D8CF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B557C9" w14:textId="312FBC70" w:rsidR="001218DE" w:rsidRPr="00155863" w:rsidRDefault="00F673B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باید با ایزو پروپیل الکل 70 درصد یا پرکلرین 1 درصد گندزدایی شوند.</w:t>
            </w:r>
          </w:p>
        </w:tc>
      </w:tr>
      <w:tr w:rsidR="00A83656" w:rsidRPr="00155863" w14:paraId="27EDCDB4" w14:textId="77777777" w:rsidTr="00A12D2B">
        <w:trPr>
          <w:cantSplit/>
        </w:trPr>
        <w:tc>
          <w:tcPr>
            <w:tcW w:w="794" w:type="dxa"/>
          </w:tcPr>
          <w:p w14:paraId="73AE68A1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F0E0D4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F93E11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FE39A6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CCEFD8C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E1C8DC" w14:textId="14C06A72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0E23490F" w14:textId="77777777" w:rsidTr="00D87F2E">
        <w:trPr>
          <w:cantSplit/>
        </w:trPr>
        <w:tc>
          <w:tcPr>
            <w:tcW w:w="794" w:type="dxa"/>
          </w:tcPr>
          <w:p w14:paraId="69A84733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28B6F6B5" w14:textId="668A784A" w:rsidR="001218DE" w:rsidRPr="00155863" w:rsidRDefault="00F673BC" w:rsidP="001864B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نیمه بحرانی است؟</w:t>
            </w:r>
          </w:p>
        </w:tc>
      </w:tr>
      <w:tr w:rsidR="00155863" w:rsidRPr="00155863" w14:paraId="5C8CA413" w14:textId="77777777" w:rsidTr="00D87F2E">
        <w:trPr>
          <w:cantSplit/>
        </w:trPr>
        <w:tc>
          <w:tcPr>
            <w:tcW w:w="794" w:type="dxa"/>
          </w:tcPr>
          <w:p w14:paraId="7AB68CFA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4B4C6E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BFEA50" w14:textId="6C65AC06" w:rsidR="001218DE" w:rsidRPr="00155863" w:rsidRDefault="00F673B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قیچی</w:t>
            </w:r>
          </w:p>
        </w:tc>
      </w:tr>
      <w:tr w:rsidR="00155863" w:rsidRPr="00155863" w14:paraId="52053925" w14:textId="77777777" w:rsidTr="00D87F2E">
        <w:trPr>
          <w:cantSplit/>
        </w:trPr>
        <w:tc>
          <w:tcPr>
            <w:tcW w:w="794" w:type="dxa"/>
          </w:tcPr>
          <w:p w14:paraId="1A7F62C4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FCC854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9E112A" w14:textId="1F24707B" w:rsidR="001218DE" w:rsidRPr="00155863" w:rsidRDefault="00F673B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قلاب مش</w:t>
            </w:r>
          </w:p>
        </w:tc>
      </w:tr>
      <w:tr w:rsidR="00155863" w:rsidRPr="00155863" w14:paraId="431C3E4F" w14:textId="77777777" w:rsidTr="00D87F2E">
        <w:trPr>
          <w:cantSplit/>
        </w:trPr>
        <w:tc>
          <w:tcPr>
            <w:tcW w:w="794" w:type="dxa"/>
          </w:tcPr>
          <w:p w14:paraId="2D6E25D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ADB9E9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C20A92" w14:textId="42D846FB" w:rsidR="001218DE" w:rsidRPr="00155863" w:rsidRDefault="00F673B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ماشین اصلاحی که باعث اسیب به پوست شده</w:t>
            </w:r>
          </w:p>
        </w:tc>
      </w:tr>
      <w:tr w:rsidR="00155863" w:rsidRPr="00155863" w14:paraId="68236AD6" w14:textId="77777777" w:rsidTr="00D87F2E">
        <w:trPr>
          <w:cantSplit/>
        </w:trPr>
        <w:tc>
          <w:tcPr>
            <w:tcW w:w="794" w:type="dxa"/>
          </w:tcPr>
          <w:p w14:paraId="2D8F2A2D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51D324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1E0145" w14:textId="7323734A" w:rsidR="001218DE" w:rsidRPr="00155863" w:rsidRDefault="00F673B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ج</w:t>
            </w:r>
          </w:p>
        </w:tc>
      </w:tr>
      <w:tr w:rsidR="00A83656" w:rsidRPr="00155863" w14:paraId="7471A23C" w14:textId="77777777" w:rsidTr="00A12D2B">
        <w:trPr>
          <w:cantSplit/>
        </w:trPr>
        <w:tc>
          <w:tcPr>
            <w:tcW w:w="794" w:type="dxa"/>
          </w:tcPr>
          <w:p w14:paraId="31C68B7B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E1AB34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669C86A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633A64A5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233FB7C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B8367D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43B351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42FA26" w14:textId="4FD7E092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5D38F97" w14:textId="77777777" w:rsidTr="00D87F2E">
        <w:trPr>
          <w:cantSplit/>
        </w:trPr>
        <w:tc>
          <w:tcPr>
            <w:tcW w:w="794" w:type="dxa"/>
          </w:tcPr>
          <w:p w14:paraId="0B334307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14:paraId="1C709367" w14:textId="337395A6" w:rsidR="001218DE" w:rsidRPr="00155863" w:rsidRDefault="00F673BC" w:rsidP="001864B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غیر بحرانی است؟</w:t>
            </w:r>
          </w:p>
        </w:tc>
      </w:tr>
      <w:tr w:rsidR="00155863" w:rsidRPr="00155863" w14:paraId="3D62F5B3" w14:textId="77777777" w:rsidTr="00D87F2E">
        <w:trPr>
          <w:cantSplit/>
        </w:trPr>
        <w:tc>
          <w:tcPr>
            <w:tcW w:w="794" w:type="dxa"/>
          </w:tcPr>
          <w:p w14:paraId="40385E09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7C525D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70A47C" w14:textId="6ED525A6" w:rsidR="001218DE" w:rsidRPr="00155863" w:rsidRDefault="00F673B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دسته </w:t>
            </w:r>
            <w:r w:rsidR="00BD6E6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 محل قرار گیری تیغ صورت تراشی</w:t>
            </w:r>
          </w:p>
        </w:tc>
      </w:tr>
      <w:tr w:rsidR="00155863" w:rsidRPr="00155863" w14:paraId="1B9EEE15" w14:textId="77777777" w:rsidTr="00D87F2E">
        <w:trPr>
          <w:cantSplit/>
        </w:trPr>
        <w:tc>
          <w:tcPr>
            <w:tcW w:w="794" w:type="dxa"/>
          </w:tcPr>
          <w:p w14:paraId="1878A6E7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A79B58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F7E59" w14:textId="156EC4BF" w:rsidR="001218DE" w:rsidRPr="00155863" w:rsidRDefault="00BD6E6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قیچی</w:t>
            </w:r>
          </w:p>
        </w:tc>
      </w:tr>
      <w:tr w:rsidR="00155863" w:rsidRPr="00155863" w14:paraId="51CC20C4" w14:textId="77777777" w:rsidTr="00D87F2E">
        <w:trPr>
          <w:cantSplit/>
        </w:trPr>
        <w:tc>
          <w:tcPr>
            <w:tcW w:w="794" w:type="dxa"/>
          </w:tcPr>
          <w:p w14:paraId="3B2055A0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81A53A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AC9490" w14:textId="2C70D279" w:rsidR="001218DE" w:rsidRPr="00155863" w:rsidRDefault="00BD6E6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سوزن تاتو</w:t>
            </w:r>
          </w:p>
        </w:tc>
      </w:tr>
      <w:tr w:rsidR="00155863" w:rsidRPr="00155863" w14:paraId="0ED3C3EF" w14:textId="77777777" w:rsidTr="00D87F2E">
        <w:trPr>
          <w:cantSplit/>
        </w:trPr>
        <w:tc>
          <w:tcPr>
            <w:tcW w:w="794" w:type="dxa"/>
          </w:tcPr>
          <w:p w14:paraId="1F11F1D9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77C1DD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54FF52" w14:textId="49749682" w:rsidR="001218DE" w:rsidRPr="00155863" w:rsidRDefault="00BD6E6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قلاب مش</w:t>
            </w:r>
          </w:p>
        </w:tc>
      </w:tr>
      <w:tr w:rsidR="00A83656" w:rsidRPr="00155863" w14:paraId="5F759D85" w14:textId="77777777" w:rsidTr="00A12D2B">
        <w:trPr>
          <w:cantSplit/>
        </w:trPr>
        <w:tc>
          <w:tcPr>
            <w:tcW w:w="794" w:type="dxa"/>
          </w:tcPr>
          <w:p w14:paraId="6D1064D0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F87A39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28D5BA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7D87ADB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F9C1551" w14:textId="77777777" w:rsidR="001218DE" w:rsidRPr="00155863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EA889C" w14:textId="4D97CECF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155863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6A90E225" w14:textId="77777777" w:rsidTr="00D87F2E">
        <w:trPr>
          <w:cantSplit/>
        </w:trPr>
        <w:tc>
          <w:tcPr>
            <w:tcW w:w="794" w:type="dxa"/>
          </w:tcPr>
          <w:p w14:paraId="592179DD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14:paraId="4579BE93" w14:textId="29CEEABB" w:rsidR="001218DE" w:rsidRPr="00155863" w:rsidRDefault="008A1813" w:rsidP="00D95052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روش گندزدایی غیر شیمیایی می باشد؟</w:t>
            </w:r>
          </w:p>
        </w:tc>
      </w:tr>
      <w:tr w:rsidR="00155863" w:rsidRPr="00155863" w14:paraId="01B1D53A" w14:textId="77777777" w:rsidTr="00D87F2E">
        <w:trPr>
          <w:cantSplit/>
        </w:trPr>
        <w:tc>
          <w:tcPr>
            <w:tcW w:w="794" w:type="dxa"/>
          </w:tcPr>
          <w:p w14:paraId="53408FFD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E0C1FC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7EE206" w14:textId="0D3BB6CB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اتوکلاو</w:t>
            </w:r>
          </w:p>
        </w:tc>
      </w:tr>
      <w:tr w:rsidR="00155863" w:rsidRPr="00155863" w14:paraId="279BF077" w14:textId="77777777" w:rsidTr="00D87F2E">
        <w:trPr>
          <w:cantSplit/>
        </w:trPr>
        <w:tc>
          <w:tcPr>
            <w:tcW w:w="794" w:type="dxa"/>
          </w:tcPr>
          <w:p w14:paraId="1E4DCBC4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8EF2CD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056FB9" w14:textId="08AD3A3E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ماورای بنفش</w:t>
            </w:r>
          </w:p>
        </w:tc>
      </w:tr>
      <w:tr w:rsidR="00155863" w:rsidRPr="00155863" w14:paraId="37978331" w14:textId="77777777" w:rsidTr="00D87F2E">
        <w:trPr>
          <w:cantSplit/>
        </w:trPr>
        <w:tc>
          <w:tcPr>
            <w:tcW w:w="794" w:type="dxa"/>
          </w:tcPr>
          <w:p w14:paraId="2464BA35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4846D7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D279CD" w14:textId="0FAEF690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اولتراسونیک</w:t>
            </w:r>
          </w:p>
        </w:tc>
      </w:tr>
      <w:tr w:rsidR="00155863" w:rsidRPr="00155863" w14:paraId="1FECB1B8" w14:textId="77777777" w:rsidTr="00D87F2E">
        <w:trPr>
          <w:cantSplit/>
        </w:trPr>
        <w:tc>
          <w:tcPr>
            <w:tcW w:w="794" w:type="dxa"/>
          </w:tcPr>
          <w:p w14:paraId="4A90C0D9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431AB4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642502" w14:textId="42A8F232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155863" w14:paraId="03C1D034" w14:textId="77777777" w:rsidTr="00A12D2B">
        <w:trPr>
          <w:cantSplit/>
        </w:trPr>
        <w:tc>
          <w:tcPr>
            <w:tcW w:w="794" w:type="dxa"/>
          </w:tcPr>
          <w:p w14:paraId="566A9A36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AAF690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5CFEDB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0FD1976" w14:textId="77777777" w:rsidTr="001218DE">
        <w:trPr>
          <w:cantSplit/>
        </w:trPr>
        <w:tc>
          <w:tcPr>
            <w:tcW w:w="794" w:type="dxa"/>
            <w:shd w:val="clear" w:color="auto" w:fill="auto"/>
          </w:tcPr>
          <w:p w14:paraId="33A9F898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B29B50" w14:textId="2EF48B95" w:rsidR="001218DE" w:rsidRPr="00155863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5548A09" w14:textId="77777777" w:rsidTr="00D87F2E">
        <w:trPr>
          <w:cantSplit/>
        </w:trPr>
        <w:tc>
          <w:tcPr>
            <w:tcW w:w="794" w:type="dxa"/>
          </w:tcPr>
          <w:p w14:paraId="18C6B610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14:paraId="1EA46F74" w14:textId="6727DEF8" w:rsidR="001218DE" w:rsidRPr="00155863" w:rsidRDefault="008A1813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در کدام یک از حرارت و فشار بالا برای گندزدایی استفاده می شود؟</w:t>
            </w:r>
          </w:p>
        </w:tc>
      </w:tr>
      <w:tr w:rsidR="00155863" w:rsidRPr="00155863" w14:paraId="4F4C8043" w14:textId="77777777" w:rsidTr="00D87F2E">
        <w:trPr>
          <w:cantSplit/>
        </w:trPr>
        <w:tc>
          <w:tcPr>
            <w:tcW w:w="794" w:type="dxa"/>
          </w:tcPr>
          <w:p w14:paraId="37404D64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E5D22A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BC711E" w14:textId="3EC89CC5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اتوکلاو</w:t>
            </w:r>
          </w:p>
        </w:tc>
      </w:tr>
      <w:tr w:rsidR="00155863" w:rsidRPr="00155863" w14:paraId="132C39A0" w14:textId="77777777" w:rsidTr="00D87F2E">
        <w:trPr>
          <w:cantSplit/>
        </w:trPr>
        <w:tc>
          <w:tcPr>
            <w:tcW w:w="794" w:type="dxa"/>
          </w:tcPr>
          <w:p w14:paraId="44E1678D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4E6491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74C812" w14:textId="1DA926AE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آون</w:t>
            </w:r>
          </w:p>
        </w:tc>
      </w:tr>
      <w:tr w:rsidR="00155863" w:rsidRPr="00155863" w14:paraId="3518FCB8" w14:textId="77777777" w:rsidTr="00D87F2E">
        <w:trPr>
          <w:cantSplit/>
        </w:trPr>
        <w:tc>
          <w:tcPr>
            <w:tcW w:w="794" w:type="dxa"/>
          </w:tcPr>
          <w:p w14:paraId="22AB75DC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D53E62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C6F7B0" w14:textId="50D0EDCA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اولتراسونیک</w:t>
            </w:r>
          </w:p>
        </w:tc>
      </w:tr>
      <w:tr w:rsidR="00155863" w:rsidRPr="00155863" w14:paraId="67296346" w14:textId="77777777" w:rsidTr="00D87F2E">
        <w:trPr>
          <w:cantSplit/>
        </w:trPr>
        <w:tc>
          <w:tcPr>
            <w:tcW w:w="794" w:type="dxa"/>
          </w:tcPr>
          <w:p w14:paraId="1AA3FA4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C48088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83B0FB" w14:textId="5B739617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155863" w14:paraId="3F834494" w14:textId="77777777" w:rsidTr="00A12D2B">
        <w:trPr>
          <w:cantSplit/>
        </w:trPr>
        <w:tc>
          <w:tcPr>
            <w:tcW w:w="794" w:type="dxa"/>
          </w:tcPr>
          <w:p w14:paraId="39D26952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1F300D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EAC426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710B4B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E73AC3D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A3701C" w14:textId="49D7DF57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791675B" w14:textId="77777777" w:rsidTr="00D87F2E">
        <w:trPr>
          <w:cantSplit/>
        </w:trPr>
        <w:tc>
          <w:tcPr>
            <w:tcW w:w="794" w:type="dxa"/>
          </w:tcPr>
          <w:p w14:paraId="06F2BD4F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14:paraId="46F1DBFE" w14:textId="295CA8F9" w:rsidR="001218DE" w:rsidRPr="00155863" w:rsidRDefault="008A1813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استفاده از کدام گزینه برای گندزدایی لوازم در سالنهای آرایش مجاز نیست؟</w:t>
            </w:r>
          </w:p>
        </w:tc>
      </w:tr>
      <w:tr w:rsidR="00155863" w:rsidRPr="00155863" w14:paraId="5D0B77EC" w14:textId="77777777" w:rsidTr="00D87F2E">
        <w:trPr>
          <w:cantSplit/>
        </w:trPr>
        <w:tc>
          <w:tcPr>
            <w:tcW w:w="794" w:type="dxa"/>
          </w:tcPr>
          <w:p w14:paraId="3036DDDC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EA058E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E4011D" w14:textId="57A0811F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جوشاندن</w:t>
            </w:r>
          </w:p>
        </w:tc>
      </w:tr>
      <w:tr w:rsidR="00155863" w:rsidRPr="00155863" w14:paraId="3ECCA9A7" w14:textId="77777777" w:rsidTr="00D87F2E">
        <w:trPr>
          <w:cantSplit/>
        </w:trPr>
        <w:tc>
          <w:tcPr>
            <w:tcW w:w="794" w:type="dxa"/>
          </w:tcPr>
          <w:p w14:paraId="1C047007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4A8778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3BF902" w14:textId="7C365252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اتوکلاو</w:t>
            </w:r>
          </w:p>
        </w:tc>
      </w:tr>
      <w:tr w:rsidR="00155863" w:rsidRPr="00155863" w14:paraId="68B4D072" w14:textId="77777777" w:rsidTr="00D87F2E">
        <w:trPr>
          <w:cantSplit/>
        </w:trPr>
        <w:tc>
          <w:tcPr>
            <w:tcW w:w="794" w:type="dxa"/>
          </w:tcPr>
          <w:p w14:paraId="4C954309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39822B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43738D" w14:textId="6FCC8201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آون</w:t>
            </w:r>
          </w:p>
        </w:tc>
      </w:tr>
      <w:tr w:rsidR="00155863" w:rsidRPr="00155863" w14:paraId="189F947B" w14:textId="77777777" w:rsidTr="00D87F2E">
        <w:trPr>
          <w:cantSplit/>
        </w:trPr>
        <w:tc>
          <w:tcPr>
            <w:tcW w:w="794" w:type="dxa"/>
          </w:tcPr>
          <w:p w14:paraId="7BAD98A7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C62671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5BDACEB" w14:textId="6F6B7BC5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گلوتارآلدهید</w:t>
            </w:r>
          </w:p>
        </w:tc>
      </w:tr>
      <w:tr w:rsidR="00A83656" w:rsidRPr="00155863" w14:paraId="23099153" w14:textId="77777777" w:rsidTr="00A12D2B">
        <w:trPr>
          <w:cantSplit/>
        </w:trPr>
        <w:tc>
          <w:tcPr>
            <w:tcW w:w="794" w:type="dxa"/>
          </w:tcPr>
          <w:p w14:paraId="3D0FF5BF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5369AB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18EC94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D8AF287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7438B1EB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0E8180" w14:textId="05897E67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DF39CAB" w14:textId="77777777" w:rsidTr="00D87F2E">
        <w:trPr>
          <w:cantSplit/>
        </w:trPr>
        <w:tc>
          <w:tcPr>
            <w:tcW w:w="794" w:type="dxa"/>
          </w:tcPr>
          <w:p w14:paraId="6686F584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14:paraId="3C3BD1FD" w14:textId="692C8A29" w:rsidR="001218DE" w:rsidRPr="00155863" w:rsidRDefault="008A1813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یک از معایب حرارت مستقیم برای گندزدایی لوازم در آرایشگاهها می باشد؟</w:t>
            </w:r>
          </w:p>
        </w:tc>
      </w:tr>
      <w:tr w:rsidR="00155863" w:rsidRPr="00155863" w14:paraId="6803648E" w14:textId="77777777" w:rsidTr="00D87F2E">
        <w:trPr>
          <w:cantSplit/>
        </w:trPr>
        <w:tc>
          <w:tcPr>
            <w:tcW w:w="794" w:type="dxa"/>
          </w:tcPr>
          <w:p w14:paraId="65CE2A14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3138ED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61B902" w14:textId="3289B316" w:rsidR="001218DE" w:rsidRPr="00155863" w:rsidRDefault="008A1813" w:rsidP="008A181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مرور زمان باعث تخر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فلز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خواهد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155863" w:rsidRPr="00155863" w14:paraId="52EE5B5B" w14:textId="77777777" w:rsidTr="00D87F2E">
        <w:trPr>
          <w:cantSplit/>
        </w:trPr>
        <w:tc>
          <w:tcPr>
            <w:tcW w:w="794" w:type="dxa"/>
          </w:tcPr>
          <w:p w14:paraId="65358BD4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42219A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0FE5C3" w14:textId="78DAA76F" w:rsidR="001218DE" w:rsidRPr="00155863" w:rsidRDefault="008A1813" w:rsidP="008A181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 تجمع کربن ناش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شعله در سطح وسا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عنوان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عامل جهت جلوگ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فرا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عمل خواهد نمود.</w:t>
            </w:r>
          </w:p>
        </w:tc>
      </w:tr>
      <w:tr w:rsidR="00155863" w:rsidRPr="00155863" w14:paraId="7D5E6A5A" w14:textId="77777777" w:rsidTr="00D87F2E">
        <w:trPr>
          <w:cantSplit/>
        </w:trPr>
        <w:tc>
          <w:tcPr>
            <w:tcW w:w="794" w:type="dxa"/>
          </w:tcPr>
          <w:p w14:paraId="1D339305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9BDBF0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517E13" w14:textId="0504D088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</w:t>
            </w:r>
          </w:p>
        </w:tc>
      </w:tr>
      <w:tr w:rsidR="00155863" w:rsidRPr="00155863" w14:paraId="27B4A0C0" w14:textId="77777777" w:rsidTr="00D87F2E">
        <w:trPr>
          <w:cantSplit/>
        </w:trPr>
        <w:tc>
          <w:tcPr>
            <w:tcW w:w="794" w:type="dxa"/>
          </w:tcPr>
          <w:p w14:paraId="2A22FB87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183533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BDA020" w14:textId="7B1AB117" w:rsidR="001218DE" w:rsidRPr="00155863" w:rsidRDefault="008A18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قابلیت استریل وسایل را ندارد</w:t>
            </w:r>
          </w:p>
        </w:tc>
      </w:tr>
      <w:tr w:rsidR="00A83656" w:rsidRPr="00155863" w14:paraId="5BFD8B91" w14:textId="77777777" w:rsidTr="00A12D2B">
        <w:trPr>
          <w:cantSplit/>
        </w:trPr>
        <w:tc>
          <w:tcPr>
            <w:tcW w:w="794" w:type="dxa"/>
          </w:tcPr>
          <w:p w14:paraId="5787B745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8EC3E3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E02B0B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3331CDA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AE01804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06352F" w14:textId="7CDAFCF7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5041562" w14:textId="77777777" w:rsidTr="00D87F2E">
        <w:trPr>
          <w:cantSplit/>
        </w:trPr>
        <w:tc>
          <w:tcPr>
            <w:tcW w:w="794" w:type="dxa"/>
          </w:tcPr>
          <w:p w14:paraId="5AE68354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14:paraId="0497F7A5" w14:textId="68293C93" w:rsidR="001218DE" w:rsidRPr="00155863" w:rsidRDefault="00DE7129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صورت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که از روش جوشاندن برا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گندزدا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ابزار و وسا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استفاده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شود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</w:t>
            </w:r>
          </w:p>
        </w:tc>
      </w:tr>
      <w:tr w:rsidR="00155863" w:rsidRPr="00155863" w14:paraId="6C46AB7A" w14:textId="77777777" w:rsidTr="00D87F2E">
        <w:trPr>
          <w:cantSplit/>
        </w:trPr>
        <w:tc>
          <w:tcPr>
            <w:tcW w:w="794" w:type="dxa"/>
          </w:tcPr>
          <w:p w14:paraId="18B54365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E737A7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4F0A30" w14:textId="096A1DB3" w:rsidR="001218DE" w:rsidRPr="00155863" w:rsidRDefault="00DE712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بزار و وسا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حداقل به مدت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قه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بطور کامل با آب در حال جوش تماس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  <w:r w:rsidRPr="00155863">
              <w:rPr>
                <w:rFonts w:asciiTheme="majorBidi" w:hAnsiTheme="majorBidi" w:cs="B Nazanin" w:hint="cs"/>
                <w:rtl/>
              </w:rPr>
              <w:t xml:space="preserve"> و از تماس کلیه</w:t>
            </w:r>
            <w:r w:rsidRPr="00155863">
              <w:rPr>
                <w:rFonts w:asciiTheme="majorBidi" w:hAnsiTheme="majorBidi" w:cs="B Nazanin"/>
                <w:rtl/>
              </w:rPr>
              <w:t xml:space="preserve"> بخشهای تجهیزات با آب </w:t>
            </w:r>
            <w:r w:rsidRPr="00155863">
              <w:rPr>
                <w:rFonts w:asciiTheme="majorBidi" w:hAnsiTheme="majorBidi" w:cs="B Nazanin" w:hint="cs"/>
                <w:rtl/>
              </w:rPr>
              <w:t>اطمینان حاصل کنیم.</w:t>
            </w:r>
          </w:p>
        </w:tc>
      </w:tr>
      <w:tr w:rsidR="00155863" w:rsidRPr="00155863" w14:paraId="279AD976" w14:textId="77777777" w:rsidTr="00D87F2E">
        <w:trPr>
          <w:cantSplit/>
        </w:trPr>
        <w:tc>
          <w:tcPr>
            <w:tcW w:w="794" w:type="dxa"/>
          </w:tcPr>
          <w:p w14:paraId="6E2D5191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9F1764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5150F1" w14:textId="60F06B69" w:rsidR="001218DE" w:rsidRPr="00155863" w:rsidRDefault="00DE7129" w:rsidP="00DE71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ابزار و وسا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حداقل به مدت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قه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بطور کامل با آب در حال جوش تماس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 و از تماس کل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بخشها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تجه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زات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آب اطم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نان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حاصل کن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55863" w:rsidRPr="00155863" w14:paraId="1474CC4D" w14:textId="77777777" w:rsidTr="00D87F2E">
        <w:trPr>
          <w:cantSplit/>
        </w:trPr>
        <w:tc>
          <w:tcPr>
            <w:tcW w:w="794" w:type="dxa"/>
          </w:tcPr>
          <w:p w14:paraId="7A954846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02AAEA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63B072" w14:textId="7EDF489B" w:rsidR="001218DE" w:rsidRPr="00155863" w:rsidRDefault="00DE712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ابزار و وسا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حداقل به مدت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0 دق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قه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بطور کامل با آب در حال جوش تماس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 و از تماس کل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بخشها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تجه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زات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آب اطم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نان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حاصل کن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55863" w:rsidRPr="00155863" w14:paraId="6D3CE168" w14:textId="77777777" w:rsidTr="00D87F2E">
        <w:trPr>
          <w:cantSplit/>
        </w:trPr>
        <w:tc>
          <w:tcPr>
            <w:tcW w:w="794" w:type="dxa"/>
          </w:tcPr>
          <w:p w14:paraId="5FCE5301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532D93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081C92" w14:textId="29F16CD8" w:rsidR="001218DE" w:rsidRPr="00155863" w:rsidRDefault="00DE712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بزار و وسا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حداقل به مدت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دق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قه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بطور کامل با آب در حال جوش تماس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  <w:r w:rsidRPr="00155863">
              <w:rPr>
                <w:rFonts w:asciiTheme="majorBidi" w:hAnsiTheme="majorBidi" w:cs="B Nazanin" w:hint="cs"/>
                <w:rtl/>
              </w:rPr>
              <w:t xml:space="preserve"> و از تماس کلیه</w:t>
            </w:r>
            <w:r w:rsidRPr="00155863">
              <w:rPr>
                <w:rFonts w:asciiTheme="majorBidi" w:hAnsiTheme="majorBidi" w:cs="B Nazanin"/>
                <w:rtl/>
              </w:rPr>
              <w:t xml:space="preserve"> بخشهای تجهیزات با آب </w:t>
            </w:r>
            <w:r w:rsidRPr="00155863">
              <w:rPr>
                <w:rFonts w:asciiTheme="majorBidi" w:hAnsiTheme="majorBidi" w:cs="B Nazanin" w:hint="cs"/>
                <w:rtl/>
              </w:rPr>
              <w:t>اطمینان حاصل کنیم.</w:t>
            </w:r>
          </w:p>
        </w:tc>
      </w:tr>
      <w:tr w:rsidR="00A83656" w:rsidRPr="00155863" w14:paraId="73708710" w14:textId="77777777" w:rsidTr="00A12D2B">
        <w:trPr>
          <w:cantSplit/>
        </w:trPr>
        <w:tc>
          <w:tcPr>
            <w:tcW w:w="794" w:type="dxa"/>
          </w:tcPr>
          <w:p w14:paraId="53A040DA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E4BE97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FA5358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3E2EA46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45C2B6A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FA502E" w14:textId="20F1D3C3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57D419E" w14:textId="77777777" w:rsidTr="00D87F2E">
        <w:trPr>
          <w:cantSplit/>
        </w:trPr>
        <w:tc>
          <w:tcPr>
            <w:tcW w:w="794" w:type="dxa"/>
          </w:tcPr>
          <w:p w14:paraId="1342591F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14:paraId="07C2C146" w14:textId="05DAA235" w:rsidR="001218DE" w:rsidRPr="00155863" w:rsidRDefault="00200359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کدامیک قابلیت استریل لوازم را ندارد؟</w:t>
            </w:r>
          </w:p>
        </w:tc>
      </w:tr>
      <w:tr w:rsidR="00155863" w:rsidRPr="00155863" w14:paraId="07EF4898" w14:textId="77777777" w:rsidTr="00D87F2E">
        <w:trPr>
          <w:cantSplit/>
        </w:trPr>
        <w:tc>
          <w:tcPr>
            <w:tcW w:w="794" w:type="dxa"/>
          </w:tcPr>
          <w:p w14:paraId="414B242A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B729F5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D19FE0" w14:textId="4BEF55CC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اشعه ماورای بنفش</w:t>
            </w:r>
          </w:p>
        </w:tc>
      </w:tr>
      <w:tr w:rsidR="00155863" w:rsidRPr="00155863" w14:paraId="7DB9637C" w14:textId="77777777" w:rsidTr="00D87F2E">
        <w:trPr>
          <w:cantSplit/>
        </w:trPr>
        <w:tc>
          <w:tcPr>
            <w:tcW w:w="794" w:type="dxa"/>
          </w:tcPr>
          <w:p w14:paraId="01C0982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990A92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37620E" w14:textId="6ABE1C1A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جوشاندن</w:t>
            </w:r>
          </w:p>
        </w:tc>
      </w:tr>
      <w:tr w:rsidR="00155863" w:rsidRPr="00155863" w14:paraId="5578E605" w14:textId="77777777" w:rsidTr="00D87F2E">
        <w:trPr>
          <w:cantSplit/>
        </w:trPr>
        <w:tc>
          <w:tcPr>
            <w:tcW w:w="794" w:type="dxa"/>
          </w:tcPr>
          <w:p w14:paraId="4C2A9949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476E7F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66C3F8" w14:textId="1BAA52DC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اولتراسونیک</w:t>
            </w:r>
          </w:p>
        </w:tc>
      </w:tr>
      <w:tr w:rsidR="00155863" w:rsidRPr="00155863" w14:paraId="1A71B76F" w14:textId="77777777" w:rsidTr="00D87F2E">
        <w:trPr>
          <w:cantSplit/>
        </w:trPr>
        <w:tc>
          <w:tcPr>
            <w:tcW w:w="794" w:type="dxa"/>
          </w:tcPr>
          <w:p w14:paraId="1A1D415C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611D57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AF9846" w14:textId="226418DD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155863" w14:paraId="3A404686" w14:textId="77777777" w:rsidTr="00A12D2B">
        <w:trPr>
          <w:cantSplit/>
        </w:trPr>
        <w:tc>
          <w:tcPr>
            <w:tcW w:w="794" w:type="dxa"/>
          </w:tcPr>
          <w:p w14:paraId="1796D67F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AF9052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DE4704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3DE0801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057311B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03ABAD" w14:textId="09D86FDF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CF44296" w14:textId="77777777" w:rsidTr="00D87F2E">
        <w:trPr>
          <w:cantSplit/>
        </w:trPr>
        <w:tc>
          <w:tcPr>
            <w:tcW w:w="794" w:type="dxa"/>
          </w:tcPr>
          <w:p w14:paraId="57E5E774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14:paraId="09D21ECD" w14:textId="753397FD" w:rsidR="001218DE" w:rsidRPr="00155863" w:rsidRDefault="00200359" w:rsidP="0020035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مورد در خصوص اشعه ماورای بنفش صحیح نیست؟</w:t>
            </w:r>
          </w:p>
        </w:tc>
      </w:tr>
      <w:tr w:rsidR="00155863" w:rsidRPr="00155863" w14:paraId="01D78472" w14:textId="77777777" w:rsidTr="00D87F2E">
        <w:trPr>
          <w:cantSplit/>
        </w:trPr>
        <w:tc>
          <w:tcPr>
            <w:tcW w:w="794" w:type="dxa"/>
          </w:tcPr>
          <w:p w14:paraId="21AB6377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138015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2573C7" w14:textId="34B22866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استر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ل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کردن ابزار و تجه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زات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مناسب نم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155863" w:rsidRPr="00155863" w14:paraId="7460C9FD" w14:textId="77777777" w:rsidTr="00D87F2E">
        <w:trPr>
          <w:cantSplit/>
        </w:trPr>
        <w:tc>
          <w:tcPr>
            <w:tcW w:w="794" w:type="dxa"/>
          </w:tcPr>
          <w:p w14:paraId="4400B326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E59950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37811C" w14:textId="2B4ACFAD" w:rsidR="001218DE" w:rsidRPr="00155863" w:rsidRDefault="00200359" w:rsidP="0020035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Theme="majorBidi" w:hAnsiTheme="majorBidi" w:cs="B Nazanin"/>
                <w:rtl/>
              </w:rPr>
              <w:t xml:space="preserve">استفاده از آن در اتاق نگهداری ابزار و تجهیزات تمیز و استریل </w:t>
            </w:r>
            <w:r w:rsidRPr="00155863">
              <w:rPr>
                <w:rFonts w:asciiTheme="majorBidi" w:hAnsiTheme="majorBidi" w:cs="B Nazanin" w:hint="cs"/>
                <w:rtl/>
              </w:rPr>
              <w:t xml:space="preserve">بلامانع </w:t>
            </w:r>
            <w:r w:rsidRPr="00155863">
              <w:rPr>
                <w:rFonts w:asciiTheme="majorBidi" w:hAnsiTheme="majorBidi" w:cs="B Nazanin"/>
                <w:rtl/>
              </w:rPr>
              <w:t>است</w:t>
            </w:r>
          </w:p>
        </w:tc>
      </w:tr>
      <w:tr w:rsidR="00155863" w:rsidRPr="00155863" w14:paraId="52F67462" w14:textId="77777777" w:rsidTr="00D87F2E">
        <w:trPr>
          <w:cantSplit/>
        </w:trPr>
        <w:tc>
          <w:tcPr>
            <w:tcW w:w="794" w:type="dxa"/>
          </w:tcPr>
          <w:p w14:paraId="4031DF4E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0787E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2B6CB7" w14:textId="61D6F99C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قابل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نفوذ در تمام قسمت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سطوح ابزار و تجه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زات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ندارد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155863" w:rsidRPr="00155863" w14:paraId="5C673702" w14:textId="77777777" w:rsidTr="00D87F2E">
        <w:trPr>
          <w:cantSplit/>
        </w:trPr>
        <w:tc>
          <w:tcPr>
            <w:tcW w:w="794" w:type="dxa"/>
          </w:tcPr>
          <w:p w14:paraId="53DBAD84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9C7998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F1917C" w14:textId="739AC1F9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گندزدایی لوازم نیمه بحرانی مناسب است.</w:t>
            </w:r>
          </w:p>
        </w:tc>
      </w:tr>
      <w:tr w:rsidR="00A83656" w:rsidRPr="00155863" w14:paraId="7BFC8882" w14:textId="77777777" w:rsidTr="00A12D2B">
        <w:trPr>
          <w:cantSplit/>
        </w:trPr>
        <w:tc>
          <w:tcPr>
            <w:tcW w:w="794" w:type="dxa"/>
          </w:tcPr>
          <w:p w14:paraId="7EB63651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4EC587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0DD379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13D8B558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7768055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25F945" w14:textId="2AA68988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56446FD" w14:textId="77777777" w:rsidTr="00D87F2E">
        <w:trPr>
          <w:cantSplit/>
        </w:trPr>
        <w:tc>
          <w:tcPr>
            <w:tcW w:w="794" w:type="dxa"/>
          </w:tcPr>
          <w:p w14:paraId="7BB1AC4F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14:paraId="40A642FA" w14:textId="3DFF7023" w:rsidR="001218DE" w:rsidRPr="00155863" w:rsidRDefault="00200359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دمای مناسب آب برای تمیز کردن ابزار قبل از گندزدایی چقدر است؟</w:t>
            </w:r>
          </w:p>
        </w:tc>
      </w:tr>
      <w:tr w:rsidR="00155863" w:rsidRPr="00155863" w14:paraId="5E160897" w14:textId="77777777" w:rsidTr="00D87F2E">
        <w:trPr>
          <w:cantSplit/>
        </w:trPr>
        <w:tc>
          <w:tcPr>
            <w:tcW w:w="794" w:type="dxa"/>
          </w:tcPr>
          <w:p w14:paraId="33042D68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4EABEC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265EF7" w14:textId="21666F9E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 تا 37 درجه سانتیگراد</w:t>
            </w:r>
          </w:p>
        </w:tc>
      </w:tr>
      <w:tr w:rsidR="00155863" w:rsidRPr="00155863" w14:paraId="7315549D" w14:textId="77777777" w:rsidTr="00D87F2E">
        <w:trPr>
          <w:cantSplit/>
        </w:trPr>
        <w:tc>
          <w:tcPr>
            <w:tcW w:w="794" w:type="dxa"/>
          </w:tcPr>
          <w:p w14:paraId="0E54610D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1BDB2E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B45B0A" w14:textId="33891B89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دمای جوش</w:t>
            </w:r>
          </w:p>
        </w:tc>
      </w:tr>
      <w:tr w:rsidR="00155863" w:rsidRPr="00155863" w14:paraId="673EC196" w14:textId="77777777" w:rsidTr="00D87F2E">
        <w:trPr>
          <w:cantSplit/>
        </w:trPr>
        <w:tc>
          <w:tcPr>
            <w:tcW w:w="794" w:type="dxa"/>
          </w:tcPr>
          <w:p w14:paraId="145BFDE7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284BEE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F5A81A" w14:textId="035885E6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 تا 30 درجه سانتیگراد</w:t>
            </w:r>
          </w:p>
        </w:tc>
      </w:tr>
      <w:tr w:rsidR="00155863" w:rsidRPr="00155863" w14:paraId="1AA65020" w14:textId="77777777" w:rsidTr="00D87F2E">
        <w:trPr>
          <w:cantSplit/>
        </w:trPr>
        <w:tc>
          <w:tcPr>
            <w:tcW w:w="794" w:type="dxa"/>
          </w:tcPr>
          <w:p w14:paraId="6D959705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CF7A81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9B58B1" w14:textId="20473D47" w:rsidR="001218DE" w:rsidRPr="00155863" w:rsidRDefault="0020035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 تا 100 درجه سانتیگراد</w:t>
            </w:r>
          </w:p>
        </w:tc>
      </w:tr>
      <w:tr w:rsidR="00A83656" w:rsidRPr="00155863" w14:paraId="450F8EC2" w14:textId="77777777" w:rsidTr="00A12D2B">
        <w:trPr>
          <w:cantSplit/>
        </w:trPr>
        <w:tc>
          <w:tcPr>
            <w:tcW w:w="794" w:type="dxa"/>
          </w:tcPr>
          <w:p w14:paraId="795C9C96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F012D6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E47B6D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5C947FD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585FBAFF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959D88" w14:textId="07703500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230BFC9" w14:textId="77777777" w:rsidTr="00D87F2E">
        <w:trPr>
          <w:cantSplit/>
        </w:trPr>
        <w:tc>
          <w:tcPr>
            <w:tcW w:w="794" w:type="dxa"/>
          </w:tcPr>
          <w:p w14:paraId="75DBB02A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14:paraId="5787DCDC" w14:textId="63998553" w:rsidR="001218DE" w:rsidRPr="00155863" w:rsidRDefault="00FC4584" w:rsidP="00FC458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نحوه گندزدایی </w:t>
            </w:r>
            <w:r w:rsidRPr="00155863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ابزار و تجهیزات برقی که امکان شناورسازی آنها در محلول وجود ندارد</w:t>
            </w:r>
            <w:r w:rsidRPr="00155863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چگونه است؟</w:t>
            </w:r>
          </w:p>
        </w:tc>
      </w:tr>
      <w:tr w:rsidR="00155863" w:rsidRPr="00155863" w14:paraId="2B4F66DD" w14:textId="77777777" w:rsidTr="00D87F2E">
        <w:trPr>
          <w:cantSplit/>
        </w:trPr>
        <w:tc>
          <w:tcPr>
            <w:tcW w:w="794" w:type="dxa"/>
          </w:tcPr>
          <w:p w14:paraId="733A5004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1CAD08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26BDE3" w14:textId="447B333F" w:rsidR="001218DE" w:rsidRPr="00155863" w:rsidRDefault="00FC458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نیازی به گندزدایی این وسایل نیست.</w:t>
            </w:r>
          </w:p>
        </w:tc>
      </w:tr>
      <w:tr w:rsidR="00155863" w:rsidRPr="00155863" w14:paraId="2665E09B" w14:textId="77777777" w:rsidTr="00D87F2E">
        <w:trPr>
          <w:cantSplit/>
        </w:trPr>
        <w:tc>
          <w:tcPr>
            <w:tcW w:w="794" w:type="dxa"/>
          </w:tcPr>
          <w:p w14:paraId="2029E50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434477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A62853" w14:textId="2DA2CCE1" w:rsidR="001218DE" w:rsidRPr="00155863" w:rsidRDefault="00FC458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 اشعه ماورای بنفش</w:t>
            </w:r>
          </w:p>
        </w:tc>
      </w:tr>
      <w:tr w:rsidR="00155863" w:rsidRPr="00155863" w14:paraId="00BA2C46" w14:textId="77777777" w:rsidTr="00D87F2E">
        <w:trPr>
          <w:cantSplit/>
        </w:trPr>
        <w:tc>
          <w:tcPr>
            <w:tcW w:w="794" w:type="dxa"/>
          </w:tcPr>
          <w:p w14:paraId="2D666CBB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661447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24D988" w14:textId="5511C939" w:rsidR="001218DE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با دستمال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پنبه آغشته به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الکل</w:t>
            </w:r>
          </w:p>
        </w:tc>
      </w:tr>
      <w:tr w:rsidR="00155863" w:rsidRPr="00155863" w14:paraId="54D8B451" w14:textId="77777777" w:rsidTr="00D87F2E">
        <w:trPr>
          <w:cantSplit/>
        </w:trPr>
        <w:tc>
          <w:tcPr>
            <w:tcW w:w="794" w:type="dxa"/>
          </w:tcPr>
          <w:p w14:paraId="0141223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C98473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EAFC2A" w14:textId="7432253E" w:rsidR="001218DE" w:rsidRPr="00155863" w:rsidRDefault="00FC458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 اولتراسونیک</w:t>
            </w:r>
          </w:p>
        </w:tc>
      </w:tr>
      <w:tr w:rsidR="00A83656" w:rsidRPr="00155863" w14:paraId="7A30B1CE" w14:textId="77777777" w:rsidTr="00A12D2B">
        <w:trPr>
          <w:cantSplit/>
        </w:trPr>
        <w:tc>
          <w:tcPr>
            <w:tcW w:w="794" w:type="dxa"/>
          </w:tcPr>
          <w:p w14:paraId="188A7832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31D7CE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9221FFA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340C4B15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D318246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5FAA13" w14:textId="09DC45C1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02E44EA8" w14:textId="77777777" w:rsidTr="00D87F2E">
        <w:trPr>
          <w:cantSplit/>
        </w:trPr>
        <w:tc>
          <w:tcPr>
            <w:tcW w:w="794" w:type="dxa"/>
          </w:tcPr>
          <w:p w14:paraId="56A93699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14:paraId="0C7BC294" w14:textId="02848884" w:rsidR="001218DE" w:rsidRPr="00155863" w:rsidRDefault="00FC4584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وار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سالن انجام خدمات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کروپ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گمنت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</w:t>
            </w:r>
          </w:p>
        </w:tc>
      </w:tr>
      <w:tr w:rsidR="00155863" w:rsidRPr="00155863" w14:paraId="5E1D84A5" w14:textId="77777777" w:rsidTr="00D87F2E">
        <w:trPr>
          <w:cantSplit/>
        </w:trPr>
        <w:tc>
          <w:tcPr>
            <w:tcW w:w="794" w:type="dxa"/>
          </w:tcPr>
          <w:p w14:paraId="0BAA40ED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8978ED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F0E8BE" w14:textId="2D28156F" w:rsidR="001218DE" w:rsidRPr="00155863" w:rsidRDefault="00FC458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تا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ارتفاع 160 س.م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صاف بدون شکاف و از جنس سنگ، 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مصالح مشابه مقاوم در برابر شستشو و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155863" w:rsidRPr="00155863" w14:paraId="764B5F51" w14:textId="77777777" w:rsidTr="00D87F2E">
        <w:trPr>
          <w:cantSplit/>
        </w:trPr>
        <w:tc>
          <w:tcPr>
            <w:tcW w:w="794" w:type="dxa"/>
          </w:tcPr>
          <w:p w14:paraId="2D769857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BF18BF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253ABD" w14:textId="4412A377" w:rsidR="001218DE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قابل نظافت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بوده و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صورت 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جاد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آلودگ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راحت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فاقد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رطوبت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 و تا ارتفاع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تا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سانت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متر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قرن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 .</w:t>
            </w:r>
          </w:p>
        </w:tc>
      </w:tr>
      <w:tr w:rsidR="00155863" w:rsidRPr="00155863" w14:paraId="52AB0AE9" w14:textId="77777777" w:rsidTr="00D87F2E">
        <w:trPr>
          <w:cantSplit/>
        </w:trPr>
        <w:tc>
          <w:tcPr>
            <w:tcW w:w="794" w:type="dxa"/>
          </w:tcPr>
          <w:p w14:paraId="44948D9A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092B6F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D3F6AD" w14:textId="68783376" w:rsidR="001218DE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سقف از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قسمت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سالن آرا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مجزا باشد 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جنس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نظافت ب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شد .</w:t>
            </w:r>
          </w:p>
        </w:tc>
      </w:tr>
      <w:tr w:rsidR="00155863" w:rsidRPr="00155863" w14:paraId="7FAEAB72" w14:textId="77777777" w:rsidTr="00D87F2E">
        <w:trPr>
          <w:cantSplit/>
        </w:trPr>
        <w:tc>
          <w:tcPr>
            <w:tcW w:w="794" w:type="dxa"/>
          </w:tcPr>
          <w:p w14:paraId="06CE721A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FC00AD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B2AD49" w14:textId="643D9FE5" w:rsidR="001218DE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سقف صاف بدون شکاف و از جنس سنگ،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مصالح مشابه مقاوم در برابر شستشو و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A83656" w:rsidRPr="00155863" w14:paraId="1D41E21D" w14:textId="77777777" w:rsidTr="00A12D2B">
        <w:trPr>
          <w:cantSplit/>
        </w:trPr>
        <w:tc>
          <w:tcPr>
            <w:tcW w:w="794" w:type="dxa"/>
          </w:tcPr>
          <w:p w14:paraId="6AF44420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E66873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38C4051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3B748D4" w14:textId="77777777" w:rsidTr="00FC4584">
        <w:trPr>
          <w:cantSplit/>
        </w:trPr>
        <w:tc>
          <w:tcPr>
            <w:tcW w:w="794" w:type="dxa"/>
            <w:shd w:val="clear" w:color="auto" w:fill="auto"/>
          </w:tcPr>
          <w:p w14:paraId="368C055F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B6CBDA" w14:textId="01434590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B2850A9" w14:textId="77777777" w:rsidTr="00FC4584">
        <w:trPr>
          <w:cantSplit/>
        </w:trPr>
        <w:tc>
          <w:tcPr>
            <w:tcW w:w="794" w:type="dxa"/>
          </w:tcPr>
          <w:p w14:paraId="0971D6AB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14:paraId="4867A4C1" w14:textId="2F983000" w:rsidR="001218DE" w:rsidRPr="00155863" w:rsidRDefault="00FC4584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مشخصات دیوار اتاق آرایش ناخن کدام است؟</w:t>
            </w:r>
          </w:p>
        </w:tc>
      </w:tr>
      <w:tr w:rsidR="00155863" w:rsidRPr="00155863" w14:paraId="1B0E9926" w14:textId="77777777" w:rsidTr="00FC4584">
        <w:trPr>
          <w:cantSplit/>
        </w:trPr>
        <w:tc>
          <w:tcPr>
            <w:tcW w:w="794" w:type="dxa"/>
          </w:tcPr>
          <w:p w14:paraId="64AB4759" w14:textId="77777777" w:rsidR="00FC4584" w:rsidRPr="00155863" w:rsidRDefault="00FC4584" w:rsidP="00FC45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DD0703" w14:textId="77777777" w:rsidR="00FC4584" w:rsidRPr="00155863" w:rsidRDefault="00FC4584" w:rsidP="00FC45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62C439" w14:textId="19058D03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تا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ارتفاع 160 س.م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صاف بدون شکاف و از جنس سنگ، 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مصالح مشابه مقاوم در برابر شستشو و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155863" w:rsidRPr="00155863" w14:paraId="4325E7F2" w14:textId="77777777" w:rsidTr="00FC4584">
        <w:trPr>
          <w:cantSplit/>
        </w:trPr>
        <w:tc>
          <w:tcPr>
            <w:tcW w:w="794" w:type="dxa"/>
          </w:tcPr>
          <w:p w14:paraId="1A160380" w14:textId="77777777" w:rsidR="00FC4584" w:rsidRPr="00155863" w:rsidRDefault="00FC4584" w:rsidP="00FC45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90FDEB" w14:textId="77777777" w:rsidR="00FC4584" w:rsidRPr="00155863" w:rsidRDefault="00FC4584" w:rsidP="00FC45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6A17F5" w14:textId="27412EF4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قابل نظافت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بوده و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صورت 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جاد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آلودگ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راحت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فاقد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رطوبت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 و تا ارتفاع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تا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سانت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متر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قرن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 .</w:t>
            </w:r>
          </w:p>
        </w:tc>
      </w:tr>
      <w:tr w:rsidR="00155863" w:rsidRPr="00155863" w14:paraId="028202DC" w14:textId="77777777" w:rsidTr="00FC4584">
        <w:trPr>
          <w:cantSplit/>
        </w:trPr>
        <w:tc>
          <w:tcPr>
            <w:tcW w:w="794" w:type="dxa"/>
          </w:tcPr>
          <w:p w14:paraId="204015DE" w14:textId="77777777" w:rsidR="00FC4584" w:rsidRPr="00155863" w:rsidRDefault="00FC4584" w:rsidP="00FC45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93AF27" w14:textId="77777777" w:rsidR="00FC4584" w:rsidRPr="00155863" w:rsidRDefault="00FC4584" w:rsidP="00FC45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B34C47" w14:textId="551BC2AC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سقف از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قسمت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سالن آرا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مجزا باشد 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جنس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نظافت ب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شد .</w:t>
            </w:r>
          </w:p>
        </w:tc>
      </w:tr>
      <w:tr w:rsidR="00155863" w:rsidRPr="00155863" w14:paraId="5E8E2214" w14:textId="77777777" w:rsidTr="00FC4584">
        <w:trPr>
          <w:cantSplit/>
        </w:trPr>
        <w:tc>
          <w:tcPr>
            <w:tcW w:w="794" w:type="dxa"/>
          </w:tcPr>
          <w:p w14:paraId="50B454D6" w14:textId="77777777" w:rsidR="00FC4584" w:rsidRPr="00155863" w:rsidRDefault="00FC4584" w:rsidP="00FC45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278850" w14:textId="77777777" w:rsidR="00FC4584" w:rsidRPr="00155863" w:rsidRDefault="00FC4584" w:rsidP="00FC45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A52520" w14:textId="25082C02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سقف صاف بدون شکاف و از جنس سنگ،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مصالح مشابه مقاوم در برابر شستشو و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FC4584" w:rsidRPr="00155863" w14:paraId="47CA335A" w14:textId="77777777" w:rsidTr="00FC4584">
        <w:trPr>
          <w:cantSplit/>
        </w:trPr>
        <w:tc>
          <w:tcPr>
            <w:tcW w:w="794" w:type="dxa"/>
          </w:tcPr>
          <w:p w14:paraId="0DBE30DC" w14:textId="77777777" w:rsidR="00FC4584" w:rsidRPr="00155863" w:rsidRDefault="00FC4584" w:rsidP="00FC45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65285C" w14:textId="77777777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20ED0C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1132A7AD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F5741CE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3C47C278" w14:textId="77777777" w:rsidTr="00FC4584">
        <w:trPr>
          <w:cantSplit/>
        </w:trPr>
        <w:tc>
          <w:tcPr>
            <w:tcW w:w="794" w:type="dxa"/>
            <w:shd w:val="clear" w:color="auto" w:fill="auto"/>
          </w:tcPr>
          <w:p w14:paraId="31847140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F96FEE" w14:textId="2F7DD3F9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4112EFB" w14:textId="77777777" w:rsidTr="00FC4584">
        <w:trPr>
          <w:cantSplit/>
        </w:trPr>
        <w:tc>
          <w:tcPr>
            <w:tcW w:w="794" w:type="dxa"/>
          </w:tcPr>
          <w:p w14:paraId="27FC5A99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14:paraId="1F607FBD" w14:textId="46C0BBEC" w:rsidR="001218DE" w:rsidRPr="00155863" w:rsidRDefault="00FC4584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پ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وشش د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وار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اطراف س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نک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ها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سرشو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دستشو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شستشو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ابزار و تجه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زات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</w:t>
            </w:r>
          </w:p>
        </w:tc>
      </w:tr>
      <w:tr w:rsidR="00155863" w:rsidRPr="00155863" w14:paraId="2CC59834" w14:textId="77777777" w:rsidTr="00FC4584">
        <w:trPr>
          <w:cantSplit/>
        </w:trPr>
        <w:tc>
          <w:tcPr>
            <w:tcW w:w="794" w:type="dxa"/>
          </w:tcPr>
          <w:p w14:paraId="32442B4D" w14:textId="77777777" w:rsidR="00FC4584" w:rsidRPr="00155863" w:rsidRDefault="00FC4584" w:rsidP="00FC45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3DF3D3" w14:textId="77777777" w:rsidR="00FC4584" w:rsidRPr="00155863" w:rsidRDefault="00FC4584" w:rsidP="00FC45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BFD119" w14:textId="32C6FC5F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حداقل از کف تا ارتفاع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160 سانتی متر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و عرض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120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سانت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متر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جنس سنگ، 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مصالح مشابه مقاوم در برابر،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رطوبت،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شستشو و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155863" w:rsidRPr="00155863" w14:paraId="4E922EAF" w14:textId="77777777" w:rsidTr="00FC4584">
        <w:trPr>
          <w:cantSplit/>
        </w:trPr>
        <w:tc>
          <w:tcPr>
            <w:tcW w:w="794" w:type="dxa"/>
          </w:tcPr>
          <w:p w14:paraId="336CE0ED" w14:textId="77777777" w:rsidR="00FC4584" w:rsidRPr="00155863" w:rsidRDefault="00FC4584" w:rsidP="00FC45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FDBC5C" w14:textId="77777777" w:rsidR="00FC4584" w:rsidRPr="00155863" w:rsidRDefault="00FC4584" w:rsidP="00FC45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301494" w14:textId="56B52228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قابل نظافت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بوده و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صورت 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جاد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آلودگ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راحت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فاقد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رطوبت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 و تا ارتفاع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تا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سانت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متر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قرن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 .</w:t>
            </w:r>
          </w:p>
        </w:tc>
      </w:tr>
      <w:tr w:rsidR="00155863" w:rsidRPr="00155863" w14:paraId="6C8AA8CE" w14:textId="77777777" w:rsidTr="00FC4584">
        <w:trPr>
          <w:cantSplit/>
        </w:trPr>
        <w:tc>
          <w:tcPr>
            <w:tcW w:w="794" w:type="dxa"/>
          </w:tcPr>
          <w:p w14:paraId="5915BCE6" w14:textId="77777777" w:rsidR="00FC4584" w:rsidRPr="00155863" w:rsidRDefault="00FC4584" w:rsidP="00FC45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FCAEC7" w14:textId="77777777" w:rsidR="00FC4584" w:rsidRPr="00155863" w:rsidRDefault="00FC4584" w:rsidP="00FC45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C9DF5C" w14:textId="7DEC30F1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سقف از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قسمت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سالن آرا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مجزا باشد 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جنس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وار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نظافت ب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شد .</w:t>
            </w:r>
          </w:p>
        </w:tc>
      </w:tr>
      <w:tr w:rsidR="00155863" w:rsidRPr="00155863" w14:paraId="19A79B18" w14:textId="77777777" w:rsidTr="00FC4584">
        <w:trPr>
          <w:cantSplit/>
        </w:trPr>
        <w:tc>
          <w:tcPr>
            <w:tcW w:w="794" w:type="dxa"/>
          </w:tcPr>
          <w:p w14:paraId="1E7AE59E" w14:textId="77777777" w:rsidR="00FC4584" w:rsidRPr="00155863" w:rsidRDefault="00FC4584" w:rsidP="00FC45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C79EC2" w14:textId="77777777" w:rsidR="00FC4584" w:rsidRPr="00155863" w:rsidRDefault="00FC4584" w:rsidP="00FC458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2279CD" w14:textId="691E9AA3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 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سقف صاف بدون شکاف و از جنس سنگ،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مصالح مشابه مقاوم در برابر شستشو و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FC4584" w:rsidRPr="00155863" w14:paraId="65CC15B1" w14:textId="77777777" w:rsidTr="00FC4584">
        <w:trPr>
          <w:cantSplit/>
        </w:trPr>
        <w:tc>
          <w:tcPr>
            <w:tcW w:w="794" w:type="dxa"/>
          </w:tcPr>
          <w:p w14:paraId="4DF5B797" w14:textId="77777777" w:rsidR="00FC4584" w:rsidRPr="00155863" w:rsidRDefault="00FC4584" w:rsidP="00FC458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910DD2" w14:textId="77777777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69106C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79A4AAC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6A7F95F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1667D6" w14:textId="06801BFE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65652DAC" w14:textId="77777777" w:rsidTr="00D87F2E">
        <w:trPr>
          <w:cantSplit/>
        </w:trPr>
        <w:tc>
          <w:tcPr>
            <w:tcW w:w="794" w:type="dxa"/>
          </w:tcPr>
          <w:p w14:paraId="452F585D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14:paraId="5C3E8445" w14:textId="7D78A78D" w:rsidR="001218DE" w:rsidRPr="00155863" w:rsidRDefault="00FC4584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پوشش کف سالن انجام خدمات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کروپ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گمنت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شن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باید...</w:t>
            </w:r>
          </w:p>
        </w:tc>
      </w:tr>
      <w:tr w:rsidR="00155863" w:rsidRPr="00155863" w14:paraId="7248F604" w14:textId="77777777" w:rsidTr="00D87F2E">
        <w:trPr>
          <w:cantSplit/>
        </w:trPr>
        <w:tc>
          <w:tcPr>
            <w:tcW w:w="794" w:type="dxa"/>
          </w:tcPr>
          <w:p w14:paraId="7595FAD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C4343E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14DC02" w14:textId="0FD2E66E" w:rsidR="001218DE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جنس مقاوم، صاف،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قابل نظافت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باشد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55863" w:rsidRPr="00155863" w14:paraId="17FD9041" w14:textId="77777777" w:rsidTr="00D87F2E">
        <w:trPr>
          <w:cantSplit/>
        </w:trPr>
        <w:tc>
          <w:tcPr>
            <w:tcW w:w="794" w:type="dxa"/>
          </w:tcPr>
          <w:p w14:paraId="7412E79E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4C9575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0E631F" w14:textId="220B0D87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ازجنس سنگ، 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سرام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شستشو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و در صورت نیاز دارای کف شور باشد.</w:t>
            </w:r>
          </w:p>
        </w:tc>
      </w:tr>
      <w:tr w:rsidR="00155863" w:rsidRPr="00155863" w14:paraId="7A518B71" w14:textId="77777777" w:rsidTr="00D87F2E">
        <w:trPr>
          <w:cantSplit/>
        </w:trPr>
        <w:tc>
          <w:tcPr>
            <w:tcW w:w="794" w:type="dxa"/>
          </w:tcPr>
          <w:p w14:paraId="7593C7FB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6BD521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DE59F8" w14:textId="6D7C9A80" w:rsidR="00FC4584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زجنس سنگ، 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سرام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شستشو و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مجهز به کف شور دارا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درپوش باشد. نصب تور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</w:p>
          <w:p w14:paraId="60DC3106" w14:textId="702E70FB" w:rsidR="001218DE" w:rsidRPr="00155863" w:rsidRDefault="00FC4584" w:rsidP="00FC458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 الزام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است.</w:t>
            </w:r>
          </w:p>
        </w:tc>
      </w:tr>
      <w:tr w:rsidR="00155863" w:rsidRPr="00155863" w14:paraId="4ADA31EC" w14:textId="77777777" w:rsidTr="00D87F2E">
        <w:trPr>
          <w:cantSplit/>
        </w:trPr>
        <w:tc>
          <w:tcPr>
            <w:tcW w:w="794" w:type="dxa"/>
          </w:tcPr>
          <w:p w14:paraId="255F6D35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ED472B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D03050" w14:textId="1625BEE6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قابل نظافت باشد.</w:t>
            </w:r>
          </w:p>
        </w:tc>
      </w:tr>
      <w:tr w:rsidR="00A83656" w:rsidRPr="00155863" w14:paraId="7CC25D55" w14:textId="77777777" w:rsidTr="00A12D2B">
        <w:trPr>
          <w:cantSplit/>
        </w:trPr>
        <w:tc>
          <w:tcPr>
            <w:tcW w:w="794" w:type="dxa"/>
          </w:tcPr>
          <w:p w14:paraId="2FBA01CD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E3F1DD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8392F8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215A8EC7" w14:textId="77777777" w:rsidTr="00E96711">
        <w:trPr>
          <w:cantSplit/>
        </w:trPr>
        <w:tc>
          <w:tcPr>
            <w:tcW w:w="794" w:type="dxa"/>
            <w:shd w:val="clear" w:color="auto" w:fill="auto"/>
          </w:tcPr>
          <w:p w14:paraId="1DAA0F22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13596E" w14:textId="59D2A8B1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F37970F" w14:textId="77777777" w:rsidTr="00E96711">
        <w:trPr>
          <w:cantSplit/>
        </w:trPr>
        <w:tc>
          <w:tcPr>
            <w:tcW w:w="794" w:type="dxa"/>
          </w:tcPr>
          <w:p w14:paraId="2A243C84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14:paraId="63DC8DC4" w14:textId="20AF1E7F" w:rsidR="001218DE" w:rsidRPr="00155863" w:rsidRDefault="00E96711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پوشش کف سالن انجام خدمات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اپیلاسیون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...</w:t>
            </w:r>
          </w:p>
        </w:tc>
      </w:tr>
      <w:tr w:rsidR="00155863" w:rsidRPr="00155863" w14:paraId="04BA6EF7" w14:textId="77777777" w:rsidTr="00E96711">
        <w:trPr>
          <w:cantSplit/>
        </w:trPr>
        <w:tc>
          <w:tcPr>
            <w:tcW w:w="794" w:type="dxa"/>
          </w:tcPr>
          <w:p w14:paraId="32AAE1C8" w14:textId="77777777" w:rsidR="00E96711" w:rsidRPr="00155863" w:rsidRDefault="00E96711" w:rsidP="00E967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A48C7F" w14:textId="77777777" w:rsidR="00E96711" w:rsidRPr="00155863" w:rsidRDefault="00E96711" w:rsidP="00E967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AED1FC" w14:textId="62E957FD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جنس مقاوم، صاف،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قابل نظافت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باشد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55863" w:rsidRPr="00155863" w14:paraId="563C1557" w14:textId="77777777" w:rsidTr="00E96711">
        <w:trPr>
          <w:cantSplit/>
        </w:trPr>
        <w:tc>
          <w:tcPr>
            <w:tcW w:w="794" w:type="dxa"/>
          </w:tcPr>
          <w:p w14:paraId="7F3FB8F7" w14:textId="77777777" w:rsidR="00E96711" w:rsidRPr="00155863" w:rsidRDefault="00E96711" w:rsidP="00E967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A7E79F" w14:textId="77777777" w:rsidR="00E96711" w:rsidRPr="00155863" w:rsidRDefault="00E96711" w:rsidP="00E967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6D9D66" w14:textId="2CE17C59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ازجنس سنگ، 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سرام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شستشو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و در صورت نیاز دارای کف شور باشد.</w:t>
            </w:r>
          </w:p>
        </w:tc>
      </w:tr>
      <w:tr w:rsidR="00155863" w:rsidRPr="00155863" w14:paraId="59200D96" w14:textId="77777777" w:rsidTr="00E96711">
        <w:trPr>
          <w:cantSplit/>
        </w:trPr>
        <w:tc>
          <w:tcPr>
            <w:tcW w:w="794" w:type="dxa"/>
          </w:tcPr>
          <w:p w14:paraId="5A0B88CA" w14:textId="77777777" w:rsidR="00E96711" w:rsidRPr="00155863" w:rsidRDefault="00E96711" w:rsidP="00E967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8B9397" w14:textId="77777777" w:rsidR="00E96711" w:rsidRPr="00155863" w:rsidRDefault="00E96711" w:rsidP="00E967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6C2A56" w14:textId="77777777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زجنس سنگ، 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سرام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شستشو و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مجهز به کف شور دارا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درپوش باشد. نصب تور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</w:p>
          <w:p w14:paraId="10A9B20B" w14:textId="0DA11470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 الزام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است.</w:t>
            </w:r>
          </w:p>
        </w:tc>
      </w:tr>
      <w:tr w:rsidR="00155863" w:rsidRPr="00155863" w14:paraId="474E664C" w14:textId="77777777" w:rsidTr="00E96711">
        <w:trPr>
          <w:cantSplit/>
        </w:trPr>
        <w:tc>
          <w:tcPr>
            <w:tcW w:w="794" w:type="dxa"/>
          </w:tcPr>
          <w:p w14:paraId="3DB6192C" w14:textId="77777777" w:rsidR="00E96711" w:rsidRPr="00155863" w:rsidRDefault="00E96711" w:rsidP="00E967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0731F" w14:textId="77777777" w:rsidR="00E96711" w:rsidRPr="00155863" w:rsidRDefault="00E96711" w:rsidP="00E967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7D2056" w14:textId="7799D571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قابل نظافت باشد.</w:t>
            </w:r>
          </w:p>
        </w:tc>
      </w:tr>
      <w:tr w:rsidR="00E96711" w:rsidRPr="00155863" w14:paraId="3D66FDF3" w14:textId="77777777" w:rsidTr="00E96711">
        <w:trPr>
          <w:cantSplit/>
        </w:trPr>
        <w:tc>
          <w:tcPr>
            <w:tcW w:w="794" w:type="dxa"/>
          </w:tcPr>
          <w:p w14:paraId="25B75065" w14:textId="77777777" w:rsidR="00E96711" w:rsidRPr="00155863" w:rsidRDefault="00E96711" w:rsidP="00E967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9403EB" w14:textId="77777777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293A3B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A1F60AB" w14:textId="77777777" w:rsidTr="00E96711">
        <w:trPr>
          <w:cantSplit/>
        </w:trPr>
        <w:tc>
          <w:tcPr>
            <w:tcW w:w="794" w:type="dxa"/>
            <w:shd w:val="clear" w:color="auto" w:fill="auto"/>
          </w:tcPr>
          <w:p w14:paraId="4FABB2F0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FC824C" w14:textId="366CAEF9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6DF463DF" w14:textId="77777777" w:rsidTr="00E96711">
        <w:trPr>
          <w:cantSplit/>
        </w:trPr>
        <w:tc>
          <w:tcPr>
            <w:tcW w:w="794" w:type="dxa"/>
          </w:tcPr>
          <w:p w14:paraId="00CC6FC5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14:paraId="1B462B35" w14:textId="18D78C3B" w:rsidR="001218DE" w:rsidRPr="00155863" w:rsidRDefault="00E96711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پوشش کف سالن انجام خدمات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آرایش ناخن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...</w:t>
            </w:r>
          </w:p>
        </w:tc>
      </w:tr>
      <w:tr w:rsidR="00155863" w:rsidRPr="00155863" w14:paraId="12AF2AB5" w14:textId="77777777" w:rsidTr="00E96711">
        <w:trPr>
          <w:cantSplit/>
        </w:trPr>
        <w:tc>
          <w:tcPr>
            <w:tcW w:w="794" w:type="dxa"/>
          </w:tcPr>
          <w:p w14:paraId="53A85720" w14:textId="77777777" w:rsidR="00E96711" w:rsidRPr="00155863" w:rsidRDefault="00E96711" w:rsidP="00E967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233CDD" w14:textId="77777777" w:rsidR="00E96711" w:rsidRPr="00155863" w:rsidRDefault="00E96711" w:rsidP="00E967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E2ED1C" w14:textId="2C11C6F4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جنس مقاوم، صاف،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قابل نظافت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باشد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55863" w:rsidRPr="00155863" w14:paraId="3E21FB65" w14:textId="77777777" w:rsidTr="00E96711">
        <w:trPr>
          <w:cantSplit/>
        </w:trPr>
        <w:tc>
          <w:tcPr>
            <w:tcW w:w="794" w:type="dxa"/>
          </w:tcPr>
          <w:p w14:paraId="65062C02" w14:textId="77777777" w:rsidR="00E96711" w:rsidRPr="00155863" w:rsidRDefault="00E96711" w:rsidP="00E967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D322CB" w14:textId="77777777" w:rsidR="00E96711" w:rsidRPr="00155863" w:rsidRDefault="00E96711" w:rsidP="00E967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EA85F6" w14:textId="410A42D3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ازجنس سنگ، 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سرام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شستشو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و در صورت نیاز دارای کف شور باشد.</w:t>
            </w:r>
          </w:p>
        </w:tc>
      </w:tr>
      <w:tr w:rsidR="00155863" w:rsidRPr="00155863" w14:paraId="371A78DF" w14:textId="77777777" w:rsidTr="00E96711">
        <w:trPr>
          <w:cantSplit/>
        </w:trPr>
        <w:tc>
          <w:tcPr>
            <w:tcW w:w="794" w:type="dxa"/>
          </w:tcPr>
          <w:p w14:paraId="38B6210B" w14:textId="77777777" w:rsidR="00E96711" w:rsidRPr="00155863" w:rsidRDefault="00E96711" w:rsidP="00E967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1E642F" w14:textId="77777777" w:rsidR="00E96711" w:rsidRPr="00155863" w:rsidRDefault="00E96711" w:rsidP="00E967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B27DBB" w14:textId="77777777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زجنس سنگ، کاش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سرام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شستشو و گندزدا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مجهز به کف شور دارا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درپوش باشد. نصب تور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</w:p>
          <w:p w14:paraId="2EF639F7" w14:textId="778E4A0B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 الزام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است.</w:t>
            </w:r>
          </w:p>
        </w:tc>
      </w:tr>
      <w:tr w:rsidR="00155863" w:rsidRPr="00155863" w14:paraId="37BE2654" w14:textId="77777777" w:rsidTr="00E96711">
        <w:trPr>
          <w:cantSplit/>
        </w:trPr>
        <w:tc>
          <w:tcPr>
            <w:tcW w:w="794" w:type="dxa"/>
          </w:tcPr>
          <w:p w14:paraId="0D9BC913" w14:textId="77777777" w:rsidR="00E96711" w:rsidRPr="00155863" w:rsidRDefault="00E96711" w:rsidP="00E967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7D8B03" w14:textId="77777777" w:rsidR="00E96711" w:rsidRPr="00155863" w:rsidRDefault="00E96711" w:rsidP="00E967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4AB2E7" w14:textId="28BB8368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قابل نظافت باشد.</w:t>
            </w:r>
          </w:p>
        </w:tc>
      </w:tr>
      <w:tr w:rsidR="00E96711" w:rsidRPr="00155863" w14:paraId="2B5890C2" w14:textId="77777777" w:rsidTr="00E96711">
        <w:trPr>
          <w:cantSplit/>
        </w:trPr>
        <w:tc>
          <w:tcPr>
            <w:tcW w:w="794" w:type="dxa"/>
          </w:tcPr>
          <w:p w14:paraId="14D13943" w14:textId="77777777" w:rsidR="00E96711" w:rsidRPr="00155863" w:rsidRDefault="00E96711" w:rsidP="00E967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8E8386" w14:textId="77777777" w:rsidR="00E96711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FB63D96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D659EE7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E8DBDB1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F8209A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EB2E47F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F4DAFD" w14:textId="37ABA881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E6DF89A" w14:textId="77777777" w:rsidTr="00D87F2E">
        <w:trPr>
          <w:cantSplit/>
        </w:trPr>
        <w:tc>
          <w:tcPr>
            <w:tcW w:w="794" w:type="dxa"/>
          </w:tcPr>
          <w:p w14:paraId="4ABA3605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14:paraId="66405E49" w14:textId="345C9022" w:rsidR="001218DE" w:rsidRPr="00155863" w:rsidRDefault="00E96711" w:rsidP="009223F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یک در مورد مشخصات سقف آرایشگاه صحیح نیست؟</w:t>
            </w:r>
          </w:p>
        </w:tc>
      </w:tr>
      <w:tr w:rsidR="00155863" w:rsidRPr="00155863" w14:paraId="1669F845" w14:textId="77777777" w:rsidTr="00D87F2E">
        <w:trPr>
          <w:cantSplit/>
        </w:trPr>
        <w:tc>
          <w:tcPr>
            <w:tcW w:w="794" w:type="dxa"/>
          </w:tcPr>
          <w:p w14:paraId="6BE6FCDE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7FB115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B943C7" w14:textId="3B9F2A90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سقف کل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قسمت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ارائه خدمات به مشتر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سالم و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155863" w:rsidRPr="00155863" w14:paraId="78498EF3" w14:textId="77777777" w:rsidTr="00D87F2E">
        <w:trPr>
          <w:cantSplit/>
        </w:trPr>
        <w:tc>
          <w:tcPr>
            <w:tcW w:w="794" w:type="dxa"/>
          </w:tcPr>
          <w:p w14:paraId="7A6633C6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DD226C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7E6DDC" w14:textId="0C0B3BF7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به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انواع روش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نورپرداز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سقف بالمانع است و با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همواره تم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</w:t>
            </w:r>
          </w:p>
        </w:tc>
      </w:tr>
      <w:tr w:rsidR="00155863" w:rsidRPr="00155863" w14:paraId="4FD5AE03" w14:textId="77777777" w:rsidTr="00D87F2E">
        <w:trPr>
          <w:cantSplit/>
        </w:trPr>
        <w:tc>
          <w:tcPr>
            <w:tcW w:w="794" w:type="dxa"/>
          </w:tcPr>
          <w:p w14:paraId="38FDEE0C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A22040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BBDB37" w14:textId="0ED32D94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استفاده از سقف کاذب در آرا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شگاه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بلامانع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است.</w:t>
            </w:r>
          </w:p>
        </w:tc>
      </w:tr>
      <w:tr w:rsidR="00155863" w:rsidRPr="00155863" w14:paraId="2C0CB097" w14:textId="77777777" w:rsidTr="00D87F2E">
        <w:trPr>
          <w:cantSplit/>
        </w:trPr>
        <w:tc>
          <w:tcPr>
            <w:tcW w:w="794" w:type="dxa"/>
          </w:tcPr>
          <w:p w14:paraId="5381970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B137A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76EA70" w14:textId="5E4651F5" w:rsidR="001218DE" w:rsidRPr="00155863" w:rsidRDefault="00E96711" w:rsidP="00E967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Theme="majorBidi" w:hAnsiTheme="majorBidi" w:cs="B Nazanin"/>
                <w:rtl/>
              </w:rPr>
              <w:t xml:space="preserve">استفاده از سقف کاذب در آرایشگاه </w:t>
            </w:r>
            <w:r w:rsidRPr="00155863">
              <w:rPr>
                <w:rFonts w:asciiTheme="majorBidi" w:hAnsiTheme="majorBidi" w:cs="B Nazanin" w:hint="cs"/>
                <w:rtl/>
              </w:rPr>
              <w:t>مجاز نیست.</w:t>
            </w:r>
          </w:p>
        </w:tc>
      </w:tr>
      <w:tr w:rsidR="00A83656" w:rsidRPr="00155863" w14:paraId="15395B09" w14:textId="77777777" w:rsidTr="00A12D2B">
        <w:trPr>
          <w:cantSplit/>
        </w:trPr>
        <w:tc>
          <w:tcPr>
            <w:tcW w:w="794" w:type="dxa"/>
          </w:tcPr>
          <w:p w14:paraId="7DDF6BE4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F3AFE43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662423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5A9151F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D853192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CBAC98" w14:textId="06C61132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CDCE3FC" w14:textId="77777777" w:rsidTr="00D87F2E">
        <w:trPr>
          <w:cantSplit/>
        </w:trPr>
        <w:tc>
          <w:tcPr>
            <w:tcW w:w="794" w:type="dxa"/>
          </w:tcPr>
          <w:p w14:paraId="429BE7D4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14:paraId="5AF24F66" w14:textId="01E79E3E" w:rsidR="001218DE" w:rsidRPr="00155863" w:rsidRDefault="00E96711" w:rsidP="00CD5E1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در چه مواردی وجود حمام در آرایشگاه الزامی است؟</w:t>
            </w:r>
          </w:p>
        </w:tc>
      </w:tr>
      <w:tr w:rsidR="00155863" w:rsidRPr="00155863" w14:paraId="0FEC3B07" w14:textId="77777777" w:rsidTr="00D87F2E">
        <w:trPr>
          <w:cantSplit/>
        </w:trPr>
        <w:tc>
          <w:tcPr>
            <w:tcW w:w="794" w:type="dxa"/>
          </w:tcPr>
          <w:p w14:paraId="6122EB8C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B3521F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623731" w14:textId="3006281E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اپیلاسیون</w:t>
            </w:r>
          </w:p>
        </w:tc>
      </w:tr>
      <w:tr w:rsidR="00155863" w:rsidRPr="00155863" w14:paraId="653F234E" w14:textId="77777777" w:rsidTr="00D87F2E">
        <w:trPr>
          <w:cantSplit/>
        </w:trPr>
        <w:tc>
          <w:tcPr>
            <w:tcW w:w="794" w:type="dxa"/>
          </w:tcPr>
          <w:p w14:paraId="74A1486B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6418A5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1261D0" w14:textId="1BF47230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اپیلاسیون کل بدن</w:t>
            </w:r>
          </w:p>
        </w:tc>
      </w:tr>
      <w:tr w:rsidR="00155863" w:rsidRPr="00155863" w14:paraId="2653D3A8" w14:textId="77777777" w:rsidTr="00D87F2E">
        <w:trPr>
          <w:cantSplit/>
        </w:trPr>
        <w:tc>
          <w:tcPr>
            <w:tcW w:w="794" w:type="dxa"/>
          </w:tcPr>
          <w:p w14:paraId="423A50C3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9121E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78FB76" w14:textId="33FFDF0F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وجود حمام در آرایشگاه الزامی است.</w:t>
            </w:r>
          </w:p>
        </w:tc>
      </w:tr>
      <w:tr w:rsidR="00155863" w:rsidRPr="00155863" w14:paraId="0B16A8DA" w14:textId="77777777" w:rsidTr="00D87F2E">
        <w:trPr>
          <w:cantSplit/>
        </w:trPr>
        <w:tc>
          <w:tcPr>
            <w:tcW w:w="794" w:type="dxa"/>
          </w:tcPr>
          <w:p w14:paraId="78EB9C2F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D3B435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B515EB" w14:textId="1406F724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میکروپیگمنتیشن</w:t>
            </w:r>
          </w:p>
        </w:tc>
      </w:tr>
      <w:tr w:rsidR="00A83656" w:rsidRPr="00155863" w14:paraId="5588B9D1" w14:textId="77777777" w:rsidTr="00A12D2B">
        <w:trPr>
          <w:cantSplit/>
        </w:trPr>
        <w:tc>
          <w:tcPr>
            <w:tcW w:w="794" w:type="dxa"/>
          </w:tcPr>
          <w:p w14:paraId="7F585A74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931B3C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4D6BDA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1F95D2F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A2F7DBD" w14:textId="77777777" w:rsidR="001218DE" w:rsidRPr="00155863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F772BB" w14:textId="2E1BF0DE" w:rsidR="001218DE" w:rsidRPr="00155863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740D309E" w14:textId="77777777" w:rsidTr="00D87F2E">
        <w:trPr>
          <w:cantSplit/>
        </w:trPr>
        <w:tc>
          <w:tcPr>
            <w:tcW w:w="794" w:type="dxa"/>
          </w:tcPr>
          <w:p w14:paraId="56788141" w14:textId="77777777" w:rsidR="001218DE" w:rsidRPr="00155863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14:paraId="6AA26BC4" w14:textId="3C423301" w:rsidR="001218DE" w:rsidRPr="00155863" w:rsidRDefault="00E96711" w:rsidP="00CD5E1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بعد از پر شدن چه حجمی از 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lang w:bidi="fa-IR"/>
              </w:rPr>
              <w:t>safty box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بی خطر سازی و دفع آن باید انجام گیرد؟</w:t>
            </w:r>
          </w:p>
        </w:tc>
      </w:tr>
      <w:tr w:rsidR="00155863" w:rsidRPr="00155863" w14:paraId="0D32217E" w14:textId="77777777" w:rsidTr="00D87F2E">
        <w:trPr>
          <w:cantSplit/>
        </w:trPr>
        <w:tc>
          <w:tcPr>
            <w:tcW w:w="794" w:type="dxa"/>
          </w:tcPr>
          <w:p w14:paraId="390F0540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4938CD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14CE10" w14:textId="778BD666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سه چهارم</w:t>
            </w:r>
          </w:p>
        </w:tc>
      </w:tr>
      <w:tr w:rsidR="00155863" w:rsidRPr="00155863" w14:paraId="54931957" w14:textId="77777777" w:rsidTr="00D87F2E">
        <w:trPr>
          <w:cantSplit/>
        </w:trPr>
        <w:tc>
          <w:tcPr>
            <w:tcW w:w="794" w:type="dxa"/>
          </w:tcPr>
          <w:p w14:paraId="573BA4E8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3232B9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D09FE5" w14:textId="7650F03A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 دوم</w:t>
            </w:r>
          </w:p>
        </w:tc>
      </w:tr>
      <w:tr w:rsidR="00155863" w:rsidRPr="00155863" w14:paraId="49806EC9" w14:textId="77777777" w:rsidTr="00D87F2E">
        <w:trPr>
          <w:cantSplit/>
        </w:trPr>
        <w:tc>
          <w:tcPr>
            <w:tcW w:w="794" w:type="dxa"/>
          </w:tcPr>
          <w:p w14:paraId="2A3FEFE8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E34DD4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2DA0D9" w14:textId="3544D169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کل ظرف</w:t>
            </w:r>
          </w:p>
        </w:tc>
      </w:tr>
      <w:tr w:rsidR="00155863" w:rsidRPr="00155863" w14:paraId="238092E5" w14:textId="77777777" w:rsidTr="00D87F2E">
        <w:trPr>
          <w:cantSplit/>
        </w:trPr>
        <w:tc>
          <w:tcPr>
            <w:tcW w:w="794" w:type="dxa"/>
          </w:tcPr>
          <w:p w14:paraId="5F26F992" w14:textId="77777777" w:rsidR="001218DE" w:rsidRPr="00155863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414D19" w14:textId="77777777" w:rsidR="001218DE" w:rsidRPr="00155863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37A9F9" w14:textId="1FA79FD2" w:rsidR="001218DE" w:rsidRPr="00155863" w:rsidRDefault="00E967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 سوم</w:t>
            </w:r>
          </w:p>
        </w:tc>
      </w:tr>
      <w:tr w:rsidR="00A83656" w:rsidRPr="00155863" w14:paraId="419671D1" w14:textId="77777777" w:rsidTr="00A12D2B">
        <w:trPr>
          <w:cantSplit/>
        </w:trPr>
        <w:tc>
          <w:tcPr>
            <w:tcW w:w="794" w:type="dxa"/>
          </w:tcPr>
          <w:p w14:paraId="16902214" w14:textId="77777777" w:rsidR="00A83656" w:rsidRPr="00155863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78064C" w14:textId="77777777" w:rsidR="00A83656" w:rsidRPr="00155863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994175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4A4CEF3" w14:textId="77777777" w:rsidTr="003A5529">
        <w:trPr>
          <w:cantSplit/>
        </w:trPr>
        <w:tc>
          <w:tcPr>
            <w:tcW w:w="794" w:type="dxa"/>
            <w:shd w:val="clear" w:color="auto" w:fill="auto"/>
          </w:tcPr>
          <w:p w14:paraId="6970F9DF" w14:textId="77777777" w:rsidR="005110C8" w:rsidRPr="00155863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2ECE15" w14:textId="37E6DDE9" w:rsidR="005110C8" w:rsidRPr="00155863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7720AC90" w14:textId="77777777" w:rsidTr="003A5529">
        <w:trPr>
          <w:cantSplit/>
        </w:trPr>
        <w:tc>
          <w:tcPr>
            <w:tcW w:w="794" w:type="dxa"/>
          </w:tcPr>
          <w:p w14:paraId="51A41984" w14:textId="77777777" w:rsidR="005110C8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14:paraId="3723E54E" w14:textId="6E2C2DD9" w:rsidR="00CD5E18" w:rsidRPr="00155863" w:rsidRDefault="00E96711" w:rsidP="007E1F29">
            <w:pPr>
              <w:pStyle w:val="a0"/>
              <w:keepNext/>
              <w:keepLines/>
              <w:rPr>
                <w:rStyle w:val="StyleComplexNazanin"/>
                <w:rFonts w:asciiTheme="minorBidi" w:hAnsiTheme="minorBidi" w:cs="B Nazanin"/>
                <w:b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sz w:val="28"/>
                <w:szCs w:val="28"/>
                <w:rtl/>
                <w:lang w:bidi="fa-IR"/>
              </w:rPr>
              <w:t xml:space="preserve">برای بی خطر سازی پسماندهای تیز و برنده در 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sz w:val="28"/>
                <w:szCs w:val="28"/>
                <w:lang w:bidi="fa-IR"/>
              </w:rPr>
              <w:t>safty box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sz w:val="28"/>
                <w:szCs w:val="28"/>
                <w:rtl/>
                <w:lang w:bidi="fa-IR"/>
              </w:rPr>
              <w:t xml:space="preserve"> کدام مورد استفاده می شود؟</w:t>
            </w:r>
          </w:p>
        </w:tc>
      </w:tr>
      <w:tr w:rsidR="00155863" w:rsidRPr="00155863" w14:paraId="233E9660" w14:textId="77777777" w:rsidTr="003A5529">
        <w:trPr>
          <w:cantSplit/>
        </w:trPr>
        <w:tc>
          <w:tcPr>
            <w:tcW w:w="794" w:type="dxa"/>
          </w:tcPr>
          <w:p w14:paraId="3B88F83D" w14:textId="77777777" w:rsidR="003A5529" w:rsidRPr="00155863" w:rsidRDefault="003A5529" w:rsidP="003A55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A8139B" w14:textId="77777777" w:rsidR="003A5529" w:rsidRPr="00155863" w:rsidRDefault="003A5529" w:rsidP="003A55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04D3D0" w14:textId="3085751E" w:rsidR="003A5529" w:rsidRPr="00155863" w:rsidRDefault="003A5529" w:rsidP="003A55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عقد قرارداد با مراکز بی خطر سازی پسماند</w:t>
            </w:r>
          </w:p>
        </w:tc>
      </w:tr>
      <w:tr w:rsidR="00155863" w:rsidRPr="00155863" w14:paraId="6985294D" w14:textId="77777777" w:rsidTr="003A5529">
        <w:trPr>
          <w:cantSplit/>
        </w:trPr>
        <w:tc>
          <w:tcPr>
            <w:tcW w:w="794" w:type="dxa"/>
          </w:tcPr>
          <w:p w14:paraId="331BA31D" w14:textId="77777777" w:rsidR="003A5529" w:rsidRPr="00155863" w:rsidRDefault="003A5529" w:rsidP="003A55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4D58E4" w14:textId="77777777" w:rsidR="003A5529" w:rsidRPr="00155863" w:rsidRDefault="003A5529" w:rsidP="003A55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57F600" w14:textId="0AEAC8CF" w:rsidR="003A5529" w:rsidRPr="00155863" w:rsidRDefault="003A5529" w:rsidP="003A55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اتوکلاو</w:t>
            </w:r>
          </w:p>
        </w:tc>
      </w:tr>
      <w:tr w:rsidR="00155863" w:rsidRPr="00155863" w14:paraId="680B30A3" w14:textId="77777777" w:rsidTr="003A5529">
        <w:trPr>
          <w:cantSplit/>
        </w:trPr>
        <w:tc>
          <w:tcPr>
            <w:tcW w:w="794" w:type="dxa"/>
          </w:tcPr>
          <w:p w14:paraId="348E5DDE" w14:textId="77777777" w:rsidR="003A5529" w:rsidRPr="00155863" w:rsidRDefault="003A5529" w:rsidP="003A55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B3E0E5" w14:textId="77777777" w:rsidR="003A5529" w:rsidRPr="00155863" w:rsidRDefault="003A5529" w:rsidP="003A55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C78377" w14:textId="6C26568F" w:rsidR="003A5529" w:rsidRPr="00155863" w:rsidRDefault="003A5529" w:rsidP="003A55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محلول یک درصد پرکلرین</w:t>
            </w:r>
          </w:p>
        </w:tc>
      </w:tr>
      <w:tr w:rsidR="00155863" w:rsidRPr="00155863" w14:paraId="2E4925DD" w14:textId="77777777" w:rsidTr="003A5529">
        <w:trPr>
          <w:cantSplit/>
        </w:trPr>
        <w:tc>
          <w:tcPr>
            <w:tcW w:w="794" w:type="dxa"/>
          </w:tcPr>
          <w:p w14:paraId="1055D734" w14:textId="77777777" w:rsidR="003A5529" w:rsidRPr="00155863" w:rsidRDefault="003A5529" w:rsidP="003A55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2D8E47" w14:textId="77777777" w:rsidR="003A5529" w:rsidRPr="00155863" w:rsidRDefault="003A5529" w:rsidP="003A55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B80FF7" w14:textId="71578704" w:rsidR="003A5529" w:rsidRPr="00155863" w:rsidRDefault="003A5529" w:rsidP="003A55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3A5529" w:rsidRPr="00155863" w14:paraId="6CF94ADF" w14:textId="77777777" w:rsidTr="003A5529">
        <w:trPr>
          <w:cantSplit/>
        </w:trPr>
        <w:tc>
          <w:tcPr>
            <w:tcW w:w="794" w:type="dxa"/>
          </w:tcPr>
          <w:p w14:paraId="473E4C6D" w14:textId="77777777" w:rsidR="003A5529" w:rsidRPr="00155863" w:rsidRDefault="003A5529" w:rsidP="003A55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06D3D4" w14:textId="77777777" w:rsidR="003A5529" w:rsidRPr="00155863" w:rsidRDefault="003A5529" w:rsidP="003A55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BA4B91" w14:textId="77777777" w:rsidR="001218DE" w:rsidRPr="00155863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3E303B1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F1CB93" w14:textId="77777777" w:rsidR="005110C8" w:rsidRPr="00155863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1B8E55" w14:textId="4937FF9E" w:rsidR="005110C8" w:rsidRPr="00155863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73485FC3" w14:textId="77777777" w:rsidTr="007E1F29">
        <w:trPr>
          <w:cantSplit/>
        </w:trPr>
        <w:tc>
          <w:tcPr>
            <w:tcW w:w="794" w:type="dxa"/>
          </w:tcPr>
          <w:p w14:paraId="5B5847AF" w14:textId="77777777" w:rsidR="005110C8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14:paraId="24F20221" w14:textId="77D37AEF" w:rsidR="005110C8" w:rsidRPr="00155863" w:rsidRDefault="003A5529" w:rsidP="00CD5E1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مدت زمان لازم برای بی خطر سازی پسماند تیز و برنده توسط کلر یک درصد چقدر است؟</w:t>
            </w:r>
          </w:p>
        </w:tc>
      </w:tr>
      <w:tr w:rsidR="00155863" w:rsidRPr="00155863" w14:paraId="2643511C" w14:textId="77777777" w:rsidTr="007E1F29">
        <w:trPr>
          <w:cantSplit/>
        </w:trPr>
        <w:tc>
          <w:tcPr>
            <w:tcW w:w="794" w:type="dxa"/>
          </w:tcPr>
          <w:p w14:paraId="3A8EA963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050406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781179" w14:textId="3FAE89AB" w:rsidR="005110C8" w:rsidRPr="00155863" w:rsidRDefault="003A55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 دقیقه</w:t>
            </w:r>
          </w:p>
        </w:tc>
      </w:tr>
      <w:tr w:rsidR="00155863" w:rsidRPr="00155863" w14:paraId="73639DF7" w14:textId="77777777" w:rsidTr="007E1F29">
        <w:trPr>
          <w:cantSplit/>
        </w:trPr>
        <w:tc>
          <w:tcPr>
            <w:tcW w:w="794" w:type="dxa"/>
          </w:tcPr>
          <w:p w14:paraId="7F8B6646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DF9A18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275E91" w14:textId="78B3D06D" w:rsidR="005110C8" w:rsidRPr="00155863" w:rsidRDefault="003A55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 دقیقه</w:t>
            </w:r>
          </w:p>
        </w:tc>
      </w:tr>
      <w:tr w:rsidR="00155863" w:rsidRPr="00155863" w14:paraId="783092C3" w14:textId="77777777" w:rsidTr="007E1F29">
        <w:trPr>
          <w:cantSplit/>
        </w:trPr>
        <w:tc>
          <w:tcPr>
            <w:tcW w:w="794" w:type="dxa"/>
          </w:tcPr>
          <w:p w14:paraId="4FAFFCE6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5DA40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1282CD" w14:textId="1F669648" w:rsidR="005110C8" w:rsidRPr="00155863" w:rsidRDefault="003A55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 دقیقه</w:t>
            </w:r>
          </w:p>
        </w:tc>
      </w:tr>
      <w:tr w:rsidR="00155863" w:rsidRPr="00155863" w14:paraId="5E9376D1" w14:textId="77777777" w:rsidTr="007E1F29">
        <w:trPr>
          <w:cantSplit/>
        </w:trPr>
        <w:tc>
          <w:tcPr>
            <w:tcW w:w="794" w:type="dxa"/>
          </w:tcPr>
          <w:p w14:paraId="7A7B4E0E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6E72BC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3475AF" w14:textId="72EB37D7" w:rsidR="005110C8" w:rsidRPr="00155863" w:rsidRDefault="003A55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دقیقه</w:t>
            </w:r>
          </w:p>
        </w:tc>
      </w:tr>
      <w:tr w:rsidR="00A83656" w:rsidRPr="00155863" w14:paraId="2FA03194" w14:textId="77777777" w:rsidTr="00A12D2B">
        <w:trPr>
          <w:cantSplit/>
        </w:trPr>
        <w:tc>
          <w:tcPr>
            <w:tcW w:w="794" w:type="dxa"/>
          </w:tcPr>
          <w:p w14:paraId="5A420B43" w14:textId="77777777" w:rsidR="00A83656" w:rsidRPr="00155863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B6F34A" w14:textId="77777777" w:rsidR="00A83656" w:rsidRPr="00155863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9AD07C" w14:textId="77777777" w:rsidR="005110C8" w:rsidRPr="00155863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4A83F7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13CF717" w14:textId="77777777" w:rsidR="005110C8" w:rsidRPr="00155863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E02995" w14:textId="77322841" w:rsidR="005110C8" w:rsidRPr="00155863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0CAD9CA2" w14:textId="77777777" w:rsidTr="007E1F29">
        <w:trPr>
          <w:cantSplit/>
        </w:trPr>
        <w:tc>
          <w:tcPr>
            <w:tcW w:w="794" w:type="dxa"/>
          </w:tcPr>
          <w:p w14:paraId="4597F905" w14:textId="77777777" w:rsidR="005110C8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14:paraId="1407DCC8" w14:textId="370E317A" w:rsidR="005110C8" w:rsidRPr="00155863" w:rsidRDefault="003A5529" w:rsidP="00CD5E1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برای تهیه 1000 سی سی محلول یک درصد پرکلرین چه مقدار  سفید کننده خانگی نیاز است؟ </w:t>
            </w:r>
          </w:p>
        </w:tc>
      </w:tr>
      <w:tr w:rsidR="00155863" w:rsidRPr="00155863" w14:paraId="25388A8B" w14:textId="77777777" w:rsidTr="007E1F29">
        <w:trPr>
          <w:cantSplit/>
        </w:trPr>
        <w:tc>
          <w:tcPr>
            <w:tcW w:w="794" w:type="dxa"/>
          </w:tcPr>
          <w:p w14:paraId="7B5E9A43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50EB02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549081" w14:textId="42B8C536" w:rsidR="005110C8" w:rsidRPr="00155863" w:rsidRDefault="003A55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 سی سی</w:t>
            </w:r>
          </w:p>
        </w:tc>
      </w:tr>
      <w:tr w:rsidR="00155863" w:rsidRPr="00155863" w14:paraId="697F6827" w14:textId="77777777" w:rsidTr="007E1F29">
        <w:trPr>
          <w:cantSplit/>
        </w:trPr>
        <w:tc>
          <w:tcPr>
            <w:tcW w:w="794" w:type="dxa"/>
          </w:tcPr>
          <w:p w14:paraId="0527BCB5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7F26CC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003F0C" w14:textId="62169713" w:rsidR="005110C8" w:rsidRPr="00155863" w:rsidRDefault="003A55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 سی سی</w:t>
            </w:r>
          </w:p>
        </w:tc>
      </w:tr>
      <w:tr w:rsidR="00155863" w:rsidRPr="00155863" w14:paraId="2E73D49C" w14:textId="77777777" w:rsidTr="007E1F29">
        <w:trPr>
          <w:cantSplit/>
        </w:trPr>
        <w:tc>
          <w:tcPr>
            <w:tcW w:w="794" w:type="dxa"/>
          </w:tcPr>
          <w:p w14:paraId="57CB943B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028323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6D982D" w14:textId="51F2C5A3" w:rsidR="005110C8" w:rsidRPr="00155863" w:rsidRDefault="003A55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800 سی سی </w:t>
            </w:r>
          </w:p>
        </w:tc>
      </w:tr>
      <w:tr w:rsidR="00155863" w:rsidRPr="00155863" w14:paraId="4AB638BB" w14:textId="77777777" w:rsidTr="007E1F29">
        <w:trPr>
          <w:cantSplit/>
        </w:trPr>
        <w:tc>
          <w:tcPr>
            <w:tcW w:w="794" w:type="dxa"/>
          </w:tcPr>
          <w:p w14:paraId="2CB02B7B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80DA1B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3C4880" w14:textId="64DC4048" w:rsidR="005110C8" w:rsidRPr="00155863" w:rsidRDefault="003A55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 سی سی</w:t>
            </w:r>
          </w:p>
        </w:tc>
      </w:tr>
      <w:tr w:rsidR="00A83656" w:rsidRPr="00155863" w14:paraId="7E983C01" w14:textId="77777777" w:rsidTr="00A12D2B">
        <w:trPr>
          <w:cantSplit/>
        </w:trPr>
        <w:tc>
          <w:tcPr>
            <w:tcW w:w="794" w:type="dxa"/>
          </w:tcPr>
          <w:p w14:paraId="4BAB3CCB" w14:textId="77777777" w:rsidR="00A83656" w:rsidRPr="00155863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480FF1" w14:textId="77777777" w:rsidR="00A83656" w:rsidRPr="00155863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43000E" w14:textId="77777777" w:rsidR="005110C8" w:rsidRPr="00155863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399A15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265F612" w14:textId="77777777" w:rsidR="005110C8" w:rsidRPr="00155863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9DFA56" w14:textId="4646ED31" w:rsidR="005110C8" w:rsidRPr="00155863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6FB0D7E0" w14:textId="77777777" w:rsidTr="007E1F29">
        <w:trPr>
          <w:cantSplit/>
        </w:trPr>
        <w:tc>
          <w:tcPr>
            <w:tcW w:w="794" w:type="dxa"/>
          </w:tcPr>
          <w:p w14:paraId="17D04ABF" w14:textId="77777777" w:rsidR="005110C8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14:paraId="4F00E07C" w14:textId="05690975" w:rsidR="005110C8" w:rsidRPr="00155863" w:rsidRDefault="003A5529" w:rsidP="00877D2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در آرایشگاهها 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حداقل نور در محل کار تا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لوکس و در سا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فضاها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لوکس در نظر گرفته شود.</w:t>
            </w:r>
          </w:p>
        </w:tc>
      </w:tr>
      <w:tr w:rsidR="00155863" w:rsidRPr="00155863" w14:paraId="00BF32F5" w14:textId="77777777" w:rsidTr="007E1F29">
        <w:trPr>
          <w:cantSplit/>
        </w:trPr>
        <w:tc>
          <w:tcPr>
            <w:tcW w:w="794" w:type="dxa"/>
          </w:tcPr>
          <w:p w14:paraId="6E569C9D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C33723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26F62E" w14:textId="1D82F3DB" w:rsidR="005110C8" w:rsidRPr="00155863" w:rsidRDefault="003A5529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300 تا 500 - 100</w:t>
            </w:r>
          </w:p>
        </w:tc>
      </w:tr>
      <w:tr w:rsidR="00155863" w:rsidRPr="00155863" w14:paraId="708AB05A" w14:textId="77777777" w:rsidTr="007E1F29">
        <w:trPr>
          <w:cantSplit/>
        </w:trPr>
        <w:tc>
          <w:tcPr>
            <w:tcW w:w="794" w:type="dxa"/>
          </w:tcPr>
          <w:p w14:paraId="4212983A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66BDE4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8FAA72" w14:textId="52075991" w:rsidR="005110C8" w:rsidRPr="00155863" w:rsidRDefault="003A5529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100 تا 300- 50</w:t>
            </w:r>
          </w:p>
        </w:tc>
      </w:tr>
      <w:tr w:rsidR="00155863" w:rsidRPr="00155863" w14:paraId="3C82E745" w14:textId="77777777" w:rsidTr="007E1F29">
        <w:trPr>
          <w:cantSplit/>
        </w:trPr>
        <w:tc>
          <w:tcPr>
            <w:tcW w:w="794" w:type="dxa"/>
          </w:tcPr>
          <w:p w14:paraId="139C5DD7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C8BF5E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62772D" w14:textId="2636A99A" w:rsidR="005110C8" w:rsidRPr="00155863" w:rsidRDefault="003A55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 تا 500- 150</w:t>
            </w:r>
          </w:p>
        </w:tc>
      </w:tr>
      <w:tr w:rsidR="00155863" w:rsidRPr="00155863" w14:paraId="187C7FC7" w14:textId="77777777" w:rsidTr="007E1F29">
        <w:trPr>
          <w:cantSplit/>
        </w:trPr>
        <w:tc>
          <w:tcPr>
            <w:tcW w:w="794" w:type="dxa"/>
          </w:tcPr>
          <w:p w14:paraId="04EF0774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FDA842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2CD1E0" w14:textId="65E86390" w:rsidR="005110C8" w:rsidRPr="00155863" w:rsidRDefault="003A55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150 تا 300- 200</w:t>
            </w:r>
          </w:p>
        </w:tc>
      </w:tr>
      <w:tr w:rsidR="00A83656" w:rsidRPr="00155863" w14:paraId="7A86C1C6" w14:textId="77777777" w:rsidTr="00A12D2B">
        <w:trPr>
          <w:cantSplit/>
        </w:trPr>
        <w:tc>
          <w:tcPr>
            <w:tcW w:w="794" w:type="dxa"/>
          </w:tcPr>
          <w:p w14:paraId="7B3EC371" w14:textId="77777777" w:rsidR="00A83656" w:rsidRPr="00155863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DCB133" w14:textId="77777777" w:rsidR="00A83656" w:rsidRPr="00155863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C4B760" w14:textId="77777777" w:rsidR="005110C8" w:rsidRPr="00155863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B144D2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BBBADD2" w14:textId="77777777" w:rsidR="005110C8" w:rsidRPr="00155863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084A39" w14:textId="4C6D7E24" w:rsidR="005110C8" w:rsidRPr="00155863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30E4378" w14:textId="77777777" w:rsidTr="007E1F29">
        <w:trPr>
          <w:cantSplit/>
        </w:trPr>
        <w:tc>
          <w:tcPr>
            <w:tcW w:w="794" w:type="dxa"/>
          </w:tcPr>
          <w:p w14:paraId="34E02F27" w14:textId="77777777" w:rsidR="005110C8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14:paraId="4C4F8E2D" w14:textId="763004B7" w:rsidR="005110C8" w:rsidRPr="00155863" w:rsidRDefault="003A5529" w:rsidP="00877D2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تهویه در سالن پدیکور و مانیکور باید به چه نحوی باشد؟</w:t>
            </w:r>
          </w:p>
        </w:tc>
      </w:tr>
      <w:tr w:rsidR="00155863" w:rsidRPr="00155863" w14:paraId="2BEF208D" w14:textId="77777777" w:rsidTr="007E1F29">
        <w:trPr>
          <w:cantSplit/>
        </w:trPr>
        <w:tc>
          <w:tcPr>
            <w:tcW w:w="794" w:type="dxa"/>
          </w:tcPr>
          <w:p w14:paraId="753F1461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FDB983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C29C34" w14:textId="08E1FFAE" w:rsidR="005110C8" w:rsidRPr="00155863" w:rsidRDefault="003A5529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تهو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در اتاق با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به گونه 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باشد که هوا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داخل همواره تم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و عار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از بو باشد.</w:t>
            </w:r>
          </w:p>
        </w:tc>
      </w:tr>
      <w:tr w:rsidR="00155863" w:rsidRPr="00155863" w14:paraId="1F13822E" w14:textId="77777777" w:rsidTr="007E1F29">
        <w:trPr>
          <w:cantSplit/>
        </w:trPr>
        <w:tc>
          <w:tcPr>
            <w:tcW w:w="794" w:type="dxa"/>
          </w:tcPr>
          <w:p w14:paraId="0FC09AC4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FE0700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5F74E0" w14:textId="08A5323F" w:rsidR="005110C8" w:rsidRPr="00155863" w:rsidRDefault="003A5529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نصب س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ستم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تهو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موضع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مکش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در نزد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م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کار الزام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م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باشد.</w:t>
            </w:r>
          </w:p>
        </w:tc>
      </w:tr>
      <w:tr w:rsidR="00155863" w:rsidRPr="00155863" w14:paraId="06F8F966" w14:textId="77777777" w:rsidTr="007E1F29">
        <w:trPr>
          <w:cantSplit/>
        </w:trPr>
        <w:tc>
          <w:tcPr>
            <w:tcW w:w="794" w:type="dxa"/>
          </w:tcPr>
          <w:p w14:paraId="4A75D928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18A115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E87C65" w14:textId="7BA3F347" w:rsidR="005110C8" w:rsidRPr="00155863" w:rsidRDefault="003A5529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نصب س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ستم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تهو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فن مکش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برا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اتاق کار الزام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م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باشد.</w:t>
            </w:r>
          </w:p>
        </w:tc>
      </w:tr>
      <w:tr w:rsidR="00155863" w:rsidRPr="00155863" w14:paraId="5E290D31" w14:textId="77777777" w:rsidTr="007E1F29">
        <w:trPr>
          <w:cantSplit/>
        </w:trPr>
        <w:tc>
          <w:tcPr>
            <w:tcW w:w="794" w:type="dxa"/>
          </w:tcPr>
          <w:p w14:paraId="18847534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9119BE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955D4C" w14:textId="6C414424" w:rsidR="005110C8" w:rsidRPr="00155863" w:rsidRDefault="003A5529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هر سه مورد</w:t>
            </w:r>
          </w:p>
        </w:tc>
      </w:tr>
      <w:tr w:rsidR="00A83656" w:rsidRPr="00155863" w14:paraId="17A16619" w14:textId="77777777" w:rsidTr="00A12D2B">
        <w:trPr>
          <w:cantSplit/>
        </w:trPr>
        <w:tc>
          <w:tcPr>
            <w:tcW w:w="794" w:type="dxa"/>
          </w:tcPr>
          <w:p w14:paraId="67EBEFCF" w14:textId="77777777" w:rsidR="00A83656" w:rsidRPr="00155863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5BBE53" w14:textId="77777777" w:rsidR="00A83656" w:rsidRPr="00155863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D68ECC" w14:textId="77777777" w:rsidR="005110C8" w:rsidRPr="00155863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44DFCE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330E70D" w14:textId="77777777" w:rsidR="005110C8" w:rsidRPr="00155863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1CA760" w14:textId="00055CEB" w:rsidR="005110C8" w:rsidRPr="00155863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0F591AD" w14:textId="77777777" w:rsidTr="007E1F29">
        <w:trPr>
          <w:cantSplit/>
        </w:trPr>
        <w:tc>
          <w:tcPr>
            <w:tcW w:w="794" w:type="dxa"/>
          </w:tcPr>
          <w:p w14:paraId="7EECA4B3" w14:textId="77777777" w:rsidR="005110C8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14:paraId="1A78377E" w14:textId="77C94C96" w:rsidR="005110C8" w:rsidRPr="00155863" w:rsidRDefault="003A5529" w:rsidP="00A36075">
            <w:pPr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استفاده از دستگاههای تصفیه هوا که تولید ازن می کنند</w:t>
            </w:r>
          </w:p>
        </w:tc>
      </w:tr>
      <w:tr w:rsidR="00155863" w:rsidRPr="00155863" w14:paraId="6BC8CEF5" w14:textId="77777777" w:rsidTr="007E1F29">
        <w:trPr>
          <w:cantSplit/>
        </w:trPr>
        <w:tc>
          <w:tcPr>
            <w:tcW w:w="794" w:type="dxa"/>
          </w:tcPr>
          <w:p w14:paraId="37E25677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1BEB0D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1500B4" w14:textId="5EB483A9" w:rsidR="005110C8" w:rsidRPr="00155863" w:rsidRDefault="003A5529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ممنوع است</w:t>
            </w:r>
          </w:p>
        </w:tc>
      </w:tr>
      <w:tr w:rsidR="00155863" w:rsidRPr="00155863" w14:paraId="5F0140CB" w14:textId="77777777" w:rsidTr="007E1F29">
        <w:trPr>
          <w:cantSplit/>
        </w:trPr>
        <w:tc>
          <w:tcPr>
            <w:tcW w:w="794" w:type="dxa"/>
          </w:tcPr>
          <w:p w14:paraId="11B882FB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859DB0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FF6638" w14:textId="7D8078B7" w:rsidR="005110C8" w:rsidRPr="00155863" w:rsidRDefault="003A5529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به دلیل خاصیت ازن در گندزدایی ارجح هستند.</w:t>
            </w:r>
          </w:p>
        </w:tc>
      </w:tr>
      <w:tr w:rsidR="00155863" w:rsidRPr="00155863" w14:paraId="4BEA89FB" w14:textId="77777777" w:rsidTr="007E1F29">
        <w:trPr>
          <w:cantSplit/>
        </w:trPr>
        <w:tc>
          <w:tcPr>
            <w:tcW w:w="794" w:type="dxa"/>
          </w:tcPr>
          <w:p w14:paraId="4E1F8C67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5A3166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25D1B3" w14:textId="4179E5BA" w:rsidR="005110C8" w:rsidRPr="00155863" w:rsidRDefault="003A5529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مجاز است.</w:t>
            </w:r>
          </w:p>
        </w:tc>
      </w:tr>
      <w:tr w:rsidR="00155863" w:rsidRPr="00155863" w14:paraId="7C54C4A8" w14:textId="77777777" w:rsidTr="007E1F29">
        <w:trPr>
          <w:cantSplit/>
        </w:trPr>
        <w:tc>
          <w:tcPr>
            <w:tcW w:w="794" w:type="dxa"/>
          </w:tcPr>
          <w:p w14:paraId="7FBC46BC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F2915B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BF4207" w14:textId="12A7AF19" w:rsidR="005110C8" w:rsidRPr="00155863" w:rsidRDefault="003A5529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در صورتی که سایر روشهای تهویه امکان پذیر نباشند مجاز است.</w:t>
            </w:r>
          </w:p>
        </w:tc>
      </w:tr>
      <w:tr w:rsidR="00A83656" w:rsidRPr="00155863" w14:paraId="579C427D" w14:textId="77777777" w:rsidTr="00A12D2B">
        <w:trPr>
          <w:cantSplit/>
        </w:trPr>
        <w:tc>
          <w:tcPr>
            <w:tcW w:w="794" w:type="dxa"/>
          </w:tcPr>
          <w:p w14:paraId="5B09511F" w14:textId="77777777" w:rsidR="00A83656" w:rsidRPr="00155863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7A0847" w14:textId="77777777" w:rsidR="00A83656" w:rsidRPr="00155863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AFA62E" w14:textId="77777777" w:rsidR="005110C8" w:rsidRPr="00155863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247CE5E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D86F45A" w14:textId="77777777" w:rsidR="005110C8" w:rsidRPr="00155863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58D8AC" w14:textId="34C33C65" w:rsidR="005110C8" w:rsidRPr="00155863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E486020" w14:textId="77777777" w:rsidTr="007E1F29">
        <w:trPr>
          <w:cantSplit/>
        </w:trPr>
        <w:tc>
          <w:tcPr>
            <w:tcW w:w="794" w:type="dxa"/>
          </w:tcPr>
          <w:p w14:paraId="668C70DC" w14:textId="77777777" w:rsidR="005110C8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14:paraId="0C69B4C3" w14:textId="2C7B46D5" w:rsidR="005110C8" w:rsidRPr="00155863" w:rsidRDefault="005C23BA" w:rsidP="00A36075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آب مورد استفاده در سالنها زیبایی باید</w:t>
            </w:r>
          </w:p>
        </w:tc>
      </w:tr>
      <w:tr w:rsidR="00155863" w:rsidRPr="00155863" w14:paraId="62DFFAAF" w14:textId="77777777" w:rsidTr="007E1F29">
        <w:trPr>
          <w:cantSplit/>
        </w:trPr>
        <w:tc>
          <w:tcPr>
            <w:tcW w:w="794" w:type="dxa"/>
          </w:tcPr>
          <w:p w14:paraId="499C89CF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5FB068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FF2FF8" w14:textId="33229F63" w:rsidR="005110C8" w:rsidRPr="00155863" w:rsidRDefault="005C23BA" w:rsidP="005C23BA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سالم و ک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ف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ف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ز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ش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م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و ب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ولوژ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ک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آب، مطابق استاندارد مل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شماره 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1053 و 1011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باشد.</w:t>
            </w:r>
          </w:p>
        </w:tc>
      </w:tr>
      <w:tr w:rsidR="00155863" w:rsidRPr="00155863" w14:paraId="7D0406B4" w14:textId="77777777" w:rsidTr="007E1F29">
        <w:trPr>
          <w:cantSplit/>
        </w:trPr>
        <w:tc>
          <w:tcPr>
            <w:tcW w:w="794" w:type="dxa"/>
          </w:tcPr>
          <w:p w14:paraId="45A0F140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5410BF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1349D4" w14:textId="3DDDBB20" w:rsidR="005110C8" w:rsidRPr="00155863" w:rsidRDefault="005C23BA" w:rsidP="005C23BA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آب با فشار کاف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و درجه حرارت مورد ن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از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(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آب سرد و گرم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 xml:space="preserve">) 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با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در تمام تاس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سات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و تجه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زات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استفاده کننده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از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آب در دسترس باشد.</w:t>
            </w:r>
          </w:p>
        </w:tc>
      </w:tr>
      <w:tr w:rsidR="00155863" w:rsidRPr="00155863" w14:paraId="27E1D8D9" w14:textId="77777777" w:rsidTr="007E1F29">
        <w:trPr>
          <w:cantSplit/>
        </w:trPr>
        <w:tc>
          <w:tcPr>
            <w:tcW w:w="794" w:type="dxa"/>
          </w:tcPr>
          <w:p w14:paraId="1E822C8A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F37B6F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D307DF" w14:textId="2D5EA561" w:rsidR="005110C8" w:rsidRPr="00155863" w:rsidRDefault="005C23BA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الف و ب</w:t>
            </w:r>
          </w:p>
        </w:tc>
      </w:tr>
      <w:tr w:rsidR="00155863" w:rsidRPr="00155863" w14:paraId="7278D833" w14:textId="77777777" w:rsidTr="007E1F29">
        <w:trPr>
          <w:cantSplit/>
        </w:trPr>
        <w:tc>
          <w:tcPr>
            <w:tcW w:w="794" w:type="dxa"/>
          </w:tcPr>
          <w:p w14:paraId="1E48B75A" w14:textId="77777777" w:rsidR="005110C8" w:rsidRPr="00155863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AECC36" w14:textId="77777777" w:rsidR="005110C8" w:rsidRPr="00155863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DD2F9F" w14:textId="101AFBEB" w:rsidR="005110C8" w:rsidRPr="00155863" w:rsidRDefault="005C23BA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اگر برای شرب استفاده نمی شود می تواند از مخازن فاقد کلر استفاده شود.</w:t>
            </w:r>
          </w:p>
        </w:tc>
      </w:tr>
      <w:tr w:rsidR="00161EA0" w:rsidRPr="00155863" w14:paraId="6ED8DE59" w14:textId="77777777" w:rsidTr="00A12D2B">
        <w:trPr>
          <w:cantSplit/>
        </w:trPr>
        <w:tc>
          <w:tcPr>
            <w:tcW w:w="794" w:type="dxa"/>
          </w:tcPr>
          <w:p w14:paraId="210B1CE2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5FC36C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0D6ED8D" w14:textId="77777777" w:rsidR="005110C8" w:rsidRPr="00155863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B3DF39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063FF62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491F2E" w14:textId="6FBA218B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FD6D32E" w14:textId="77777777" w:rsidTr="007E1F29">
        <w:trPr>
          <w:cantSplit/>
        </w:trPr>
        <w:tc>
          <w:tcPr>
            <w:tcW w:w="794" w:type="dxa"/>
          </w:tcPr>
          <w:p w14:paraId="62B7A7F3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14:paraId="7D5E25A3" w14:textId="6D426423" w:rsidR="00BC1A66" w:rsidRPr="00155863" w:rsidRDefault="005C23BA" w:rsidP="00A36075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روش بهداشتی دفع فاضلاب آرایشگاه کدام است؟</w:t>
            </w:r>
          </w:p>
        </w:tc>
      </w:tr>
      <w:tr w:rsidR="00155863" w:rsidRPr="00155863" w14:paraId="3E2B0FE8" w14:textId="77777777" w:rsidTr="007E1F29">
        <w:trPr>
          <w:cantSplit/>
        </w:trPr>
        <w:tc>
          <w:tcPr>
            <w:tcW w:w="794" w:type="dxa"/>
          </w:tcPr>
          <w:p w14:paraId="0F705405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540228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E3972B" w14:textId="2B80E659" w:rsidR="00BC1A66" w:rsidRPr="00155863" w:rsidRDefault="005C23BA" w:rsidP="005C23BA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چاه جاذب، تصف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خانه اختصاص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تخل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به شبکه 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جمع آوری فاضلاب</w:t>
            </w:r>
          </w:p>
        </w:tc>
      </w:tr>
      <w:tr w:rsidR="00155863" w:rsidRPr="00155863" w14:paraId="0CAAF4F8" w14:textId="77777777" w:rsidTr="007E1F29">
        <w:trPr>
          <w:cantSplit/>
        </w:trPr>
        <w:tc>
          <w:tcPr>
            <w:tcW w:w="794" w:type="dxa"/>
          </w:tcPr>
          <w:p w14:paraId="150E1578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5A5C6E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98DEE0" w14:textId="2F39814A" w:rsidR="00BC1A66" w:rsidRPr="00155863" w:rsidRDefault="005C23BA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چاه جاذب، 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هدایت به کانالهای سربسته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تخل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به شبکه جمع آور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فاضلاب</w:t>
            </w:r>
          </w:p>
        </w:tc>
      </w:tr>
      <w:tr w:rsidR="00155863" w:rsidRPr="00155863" w14:paraId="736D537C" w14:textId="77777777" w:rsidTr="007E1F29">
        <w:trPr>
          <w:cantSplit/>
        </w:trPr>
        <w:tc>
          <w:tcPr>
            <w:tcW w:w="794" w:type="dxa"/>
          </w:tcPr>
          <w:p w14:paraId="15848D69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31BB48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EA6D3C" w14:textId="4C68D608" w:rsidR="00BC1A66" w:rsidRPr="00155863" w:rsidRDefault="005C23BA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چاه جاذب، تخل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به شبکه جمع آور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فاضلاب</w:t>
            </w:r>
          </w:p>
        </w:tc>
      </w:tr>
      <w:tr w:rsidR="00155863" w:rsidRPr="00155863" w14:paraId="6EBE001F" w14:textId="77777777" w:rsidTr="007E1F29">
        <w:trPr>
          <w:cantSplit/>
        </w:trPr>
        <w:tc>
          <w:tcPr>
            <w:tcW w:w="794" w:type="dxa"/>
          </w:tcPr>
          <w:p w14:paraId="4428C132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886C76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B5C7C8" w14:textId="7425FA84" w:rsidR="00BC1A66" w:rsidRPr="00155863" w:rsidRDefault="005C23BA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چاه جاذب، هدا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به کانالها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روباز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، تخل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ه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به شبکه جمع آور</w:t>
            </w: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فاضلاب</w:t>
            </w:r>
          </w:p>
        </w:tc>
      </w:tr>
      <w:tr w:rsidR="00161EA0" w:rsidRPr="00155863" w14:paraId="3DC6F757" w14:textId="77777777" w:rsidTr="00A12D2B">
        <w:trPr>
          <w:cantSplit/>
        </w:trPr>
        <w:tc>
          <w:tcPr>
            <w:tcW w:w="794" w:type="dxa"/>
          </w:tcPr>
          <w:p w14:paraId="0A179582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CF5399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50B8785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51EE85D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65AB4A8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D18BD8" w14:textId="3ABBBC32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72AD7FA7" w14:textId="77777777" w:rsidTr="007E1F29">
        <w:trPr>
          <w:cantSplit/>
        </w:trPr>
        <w:tc>
          <w:tcPr>
            <w:tcW w:w="794" w:type="dxa"/>
          </w:tcPr>
          <w:p w14:paraId="4691F8BA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14:paraId="386AC251" w14:textId="04E788E4" w:rsidR="00BC1A66" w:rsidRPr="00155863" w:rsidRDefault="005C23BA" w:rsidP="005C23B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چنانچه در مراکز موقت از تانکر جهت جمع آور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ف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اضلاب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استفاده م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شود، اندازه آن </w:t>
            </w: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باید چه مقدار باشد؟</w:t>
            </w:r>
          </w:p>
        </w:tc>
      </w:tr>
      <w:tr w:rsidR="00155863" w:rsidRPr="00155863" w14:paraId="385A1679" w14:textId="77777777" w:rsidTr="007E1F29">
        <w:trPr>
          <w:cantSplit/>
        </w:trPr>
        <w:tc>
          <w:tcPr>
            <w:tcW w:w="794" w:type="dxa"/>
          </w:tcPr>
          <w:p w14:paraId="05072EE5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9EB92A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328662" w14:textId="129A1F6B" w:rsidR="00BC1A66" w:rsidRPr="00155863" w:rsidRDefault="005C23BA" w:rsidP="004F095E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15 درصد کمتر از مخزن تامین آب باشد.</w:t>
            </w:r>
          </w:p>
        </w:tc>
      </w:tr>
      <w:tr w:rsidR="00155863" w:rsidRPr="00155863" w14:paraId="487ABE77" w14:textId="77777777" w:rsidTr="007E1F29">
        <w:trPr>
          <w:cantSplit/>
        </w:trPr>
        <w:tc>
          <w:tcPr>
            <w:tcW w:w="794" w:type="dxa"/>
          </w:tcPr>
          <w:p w14:paraId="731CF4A0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E181B5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39BFAA" w14:textId="276A6624" w:rsidR="00BC1A66" w:rsidRPr="00155863" w:rsidRDefault="005C23BA" w:rsidP="004F095E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به اندازه حجم مخزن آب باشد.</w:t>
            </w:r>
          </w:p>
        </w:tc>
      </w:tr>
      <w:tr w:rsidR="00155863" w:rsidRPr="00155863" w14:paraId="5B93465A" w14:textId="77777777" w:rsidTr="007E1F29">
        <w:trPr>
          <w:cantSplit/>
        </w:trPr>
        <w:tc>
          <w:tcPr>
            <w:tcW w:w="794" w:type="dxa"/>
          </w:tcPr>
          <w:p w14:paraId="27E9AFAD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054E86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A239E1" w14:textId="6B2E65C9" w:rsidR="00BC1A66" w:rsidRPr="00155863" w:rsidRDefault="005C23BA" w:rsidP="004F095E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15 درصد بیش از مخزن تامین آب باشد.</w:t>
            </w:r>
          </w:p>
        </w:tc>
      </w:tr>
      <w:tr w:rsidR="00155863" w:rsidRPr="00155863" w14:paraId="0D93F36C" w14:textId="77777777" w:rsidTr="007E1F29">
        <w:trPr>
          <w:cantSplit/>
        </w:trPr>
        <w:tc>
          <w:tcPr>
            <w:tcW w:w="794" w:type="dxa"/>
          </w:tcPr>
          <w:p w14:paraId="3BFECDD3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2AFD68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484BE2" w14:textId="316226A6" w:rsidR="00BC1A66" w:rsidRPr="00155863" w:rsidRDefault="005C23BA" w:rsidP="004F095E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10 درصد بیش از حجم مخزن آب باشد.</w:t>
            </w:r>
          </w:p>
        </w:tc>
      </w:tr>
      <w:tr w:rsidR="00161EA0" w:rsidRPr="00155863" w14:paraId="6C9D9CED" w14:textId="77777777" w:rsidTr="00A12D2B">
        <w:trPr>
          <w:cantSplit/>
        </w:trPr>
        <w:tc>
          <w:tcPr>
            <w:tcW w:w="794" w:type="dxa"/>
          </w:tcPr>
          <w:p w14:paraId="7FEE334C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32EC3C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9A15EC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8BE57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47F93E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3198C3" w14:textId="6E46D37A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483C542" w14:textId="77777777" w:rsidTr="007E1F29">
        <w:trPr>
          <w:cantSplit/>
        </w:trPr>
        <w:tc>
          <w:tcPr>
            <w:tcW w:w="794" w:type="dxa"/>
          </w:tcPr>
          <w:p w14:paraId="692F50EA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14:paraId="522D0774" w14:textId="6635F80F" w:rsidR="00BC1A66" w:rsidRPr="00155863" w:rsidRDefault="005C23BA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شماره تلفن رسیدگی به شکایات بهداشتی آرایشگاهها کدام است؟</w:t>
            </w:r>
          </w:p>
        </w:tc>
      </w:tr>
      <w:tr w:rsidR="00155863" w:rsidRPr="00155863" w14:paraId="416B24DF" w14:textId="77777777" w:rsidTr="007E1F29">
        <w:trPr>
          <w:cantSplit/>
        </w:trPr>
        <w:tc>
          <w:tcPr>
            <w:tcW w:w="794" w:type="dxa"/>
          </w:tcPr>
          <w:p w14:paraId="6E333FD4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249377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3A01FC" w14:textId="507B28D1" w:rsidR="00BC1A66" w:rsidRPr="00155863" w:rsidRDefault="005C23BA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190 داخلی 1</w:t>
            </w:r>
          </w:p>
        </w:tc>
      </w:tr>
      <w:tr w:rsidR="00155863" w:rsidRPr="00155863" w14:paraId="0E1E3127" w14:textId="77777777" w:rsidTr="007E1F29">
        <w:trPr>
          <w:cantSplit/>
        </w:trPr>
        <w:tc>
          <w:tcPr>
            <w:tcW w:w="794" w:type="dxa"/>
          </w:tcPr>
          <w:p w14:paraId="46725075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85835A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0CEE48" w14:textId="178B489A" w:rsidR="00BC1A66" w:rsidRPr="00155863" w:rsidRDefault="005C23BA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190 داخلی 2</w:t>
            </w:r>
          </w:p>
        </w:tc>
      </w:tr>
      <w:tr w:rsidR="00155863" w:rsidRPr="00155863" w14:paraId="6AE115E6" w14:textId="77777777" w:rsidTr="007E1F29">
        <w:trPr>
          <w:cantSplit/>
        </w:trPr>
        <w:tc>
          <w:tcPr>
            <w:tcW w:w="794" w:type="dxa"/>
          </w:tcPr>
          <w:p w14:paraId="37505559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E7094E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5CC43B" w14:textId="5366754C" w:rsidR="00BC1A66" w:rsidRPr="00155863" w:rsidRDefault="005C23BA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 xml:space="preserve">190 </w:t>
            </w:r>
          </w:p>
        </w:tc>
      </w:tr>
      <w:tr w:rsidR="00155863" w:rsidRPr="00155863" w14:paraId="75F70F36" w14:textId="77777777" w:rsidTr="007E1F29">
        <w:trPr>
          <w:cantSplit/>
        </w:trPr>
        <w:tc>
          <w:tcPr>
            <w:tcW w:w="794" w:type="dxa"/>
          </w:tcPr>
          <w:p w14:paraId="58120C2B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69B1F3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DC996F" w14:textId="78F50EF4" w:rsidR="00BC1A66" w:rsidRPr="00155863" w:rsidRDefault="005C23BA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190 داخلی3</w:t>
            </w:r>
          </w:p>
        </w:tc>
      </w:tr>
      <w:tr w:rsidR="00161EA0" w:rsidRPr="00155863" w14:paraId="71473C25" w14:textId="77777777" w:rsidTr="00A12D2B">
        <w:trPr>
          <w:cantSplit/>
        </w:trPr>
        <w:tc>
          <w:tcPr>
            <w:tcW w:w="794" w:type="dxa"/>
          </w:tcPr>
          <w:p w14:paraId="220F8D4B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AC47B1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DB5864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32F65B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DAE564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9F3133" w14:textId="6523A9C6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92BCA54" w14:textId="77777777" w:rsidTr="007E1F29">
        <w:trPr>
          <w:cantSplit/>
        </w:trPr>
        <w:tc>
          <w:tcPr>
            <w:tcW w:w="794" w:type="dxa"/>
          </w:tcPr>
          <w:p w14:paraId="2C5EF94D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14:paraId="48636BCF" w14:textId="6F229B8D" w:rsidR="00BC1A66" w:rsidRPr="00155863" w:rsidRDefault="005C23BA" w:rsidP="005C23B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تلفن رس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شکا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وزارت </w:t>
            </w:r>
            <w:r w:rsidR="00BB21D6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باید 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همواره و در هر شرا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بطور واضح از فاصله </w:t>
            </w:r>
            <w:r w:rsidR="00BB21D6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.......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قابل رو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خواندن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باشند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55863" w:rsidRPr="00155863" w14:paraId="4BCA7360" w14:textId="77777777" w:rsidTr="007E1F29">
        <w:trPr>
          <w:cantSplit/>
        </w:trPr>
        <w:tc>
          <w:tcPr>
            <w:tcW w:w="794" w:type="dxa"/>
          </w:tcPr>
          <w:p w14:paraId="0FFDC219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0BFACC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A1230E" w14:textId="6282412E" w:rsidR="00BC1A66" w:rsidRPr="00155863" w:rsidRDefault="00BB21D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 متری</w:t>
            </w:r>
          </w:p>
        </w:tc>
      </w:tr>
      <w:tr w:rsidR="00155863" w:rsidRPr="00155863" w14:paraId="1DE2EF8F" w14:textId="77777777" w:rsidTr="007E1F29">
        <w:trPr>
          <w:cantSplit/>
        </w:trPr>
        <w:tc>
          <w:tcPr>
            <w:tcW w:w="794" w:type="dxa"/>
          </w:tcPr>
          <w:p w14:paraId="30B918EC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FDD08E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36A19D" w14:textId="67C53E28" w:rsidR="00BC1A66" w:rsidRPr="00155863" w:rsidRDefault="00BB21D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 متری</w:t>
            </w:r>
          </w:p>
        </w:tc>
      </w:tr>
      <w:tr w:rsidR="00155863" w:rsidRPr="00155863" w14:paraId="19636DDC" w14:textId="77777777" w:rsidTr="007E1F29">
        <w:trPr>
          <w:cantSplit/>
        </w:trPr>
        <w:tc>
          <w:tcPr>
            <w:tcW w:w="794" w:type="dxa"/>
          </w:tcPr>
          <w:p w14:paraId="260D0D9A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F9FD1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32EAB9" w14:textId="4D25AE21" w:rsidR="00BC1A66" w:rsidRPr="00155863" w:rsidRDefault="00BB21D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 متری</w:t>
            </w:r>
          </w:p>
        </w:tc>
      </w:tr>
      <w:tr w:rsidR="00155863" w:rsidRPr="00155863" w14:paraId="47B951D7" w14:textId="77777777" w:rsidTr="007E1F29">
        <w:trPr>
          <w:cantSplit/>
        </w:trPr>
        <w:tc>
          <w:tcPr>
            <w:tcW w:w="794" w:type="dxa"/>
          </w:tcPr>
          <w:p w14:paraId="167A62AC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2825FA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45E6F0" w14:textId="7A93954A" w:rsidR="00BC1A66" w:rsidRPr="00155863" w:rsidRDefault="00BB21D6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دور</w:t>
            </w:r>
          </w:p>
        </w:tc>
      </w:tr>
      <w:tr w:rsidR="00161EA0" w:rsidRPr="00155863" w14:paraId="71576B0C" w14:textId="77777777" w:rsidTr="00A12D2B">
        <w:trPr>
          <w:cantSplit/>
        </w:trPr>
        <w:tc>
          <w:tcPr>
            <w:tcW w:w="794" w:type="dxa"/>
          </w:tcPr>
          <w:p w14:paraId="2B8577FA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58879D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B2A378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677A98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361306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84C49E" w14:textId="20BFCF78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6432B6B" w14:textId="77777777" w:rsidTr="007E1F29">
        <w:trPr>
          <w:cantSplit/>
        </w:trPr>
        <w:tc>
          <w:tcPr>
            <w:tcW w:w="794" w:type="dxa"/>
          </w:tcPr>
          <w:p w14:paraId="17B0835B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14:paraId="05B89BF1" w14:textId="225C48B4" w:rsidR="00BC1A66" w:rsidRPr="00155863" w:rsidRDefault="00BB21D6" w:rsidP="00F743A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55863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یک جزء تعهدات بازرس بعد از انجام بازرسی است؟</w:t>
            </w:r>
          </w:p>
        </w:tc>
      </w:tr>
      <w:tr w:rsidR="00155863" w:rsidRPr="00155863" w14:paraId="6AE4257F" w14:textId="77777777" w:rsidTr="007E1F29">
        <w:trPr>
          <w:cantSplit/>
        </w:trPr>
        <w:tc>
          <w:tcPr>
            <w:tcW w:w="794" w:type="dxa"/>
          </w:tcPr>
          <w:p w14:paraId="29E56A8F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35BCC0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96F28E" w14:textId="70AC9A44" w:rsidR="00BC1A66" w:rsidRPr="00155863" w:rsidRDefault="00BB21D6" w:rsidP="00BB21D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قبل از ترک مرکز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امکنه در مورد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نواقص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مشاهده شده با مالک، مد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متصد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واحد صنف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خصوص نواقص بحران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غ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بحران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تبعات قانون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گفتگو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به طور مناسب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اطلاع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رسان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نما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155863" w:rsidRPr="00155863" w14:paraId="606C15E0" w14:textId="77777777" w:rsidTr="007E1F29">
        <w:trPr>
          <w:cantSplit/>
        </w:trPr>
        <w:tc>
          <w:tcPr>
            <w:tcW w:w="794" w:type="dxa"/>
          </w:tcPr>
          <w:p w14:paraId="4D7F7943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5BF08F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286309" w14:textId="6FA21A4B" w:rsidR="00BC1A66" w:rsidRPr="00155863" w:rsidRDefault="00BB21D6" w:rsidP="00BB21D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بازرس موظف است بدون هرگونه تنش و در آرامش کامل اقدامات جا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گز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آموزش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لاز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 و مهلت قانون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برا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رفع نواقص را به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اطلاع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مالک، مد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متصد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برساند</w:t>
            </w:r>
          </w:p>
        </w:tc>
      </w:tr>
      <w:tr w:rsidR="00155863" w:rsidRPr="00155863" w14:paraId="5170CDED" w14:textId="77777777" w:rsidTr="007E1F29">
        <w:trPr>
          <w:cantSplit/>
        </w:trPr>
        <w:tc>
          <w:tcPr>
            <w:tcW w:w="794" w:type="dxa"/>
          </w:tcPr>
          <w:p w14:paraId="2D9028C3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789A62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C75766" w14:textId="3A7CE370" w:rsidR="00BC1A66" w:rsidRPr="00155863" w:rsidRDefault="00BB21D6" w:rsidP="00BB21D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ازرس موظف است در صورت اخذ امضا در صورتجلسات و فرم ها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همراه، عواقب و تبعات قانون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 را به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مالک 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متصد</w:t>
            </w: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متذکر شود.</w:t>
            </w:r>
          </w:p>
        </w:tc>
      </w:tr>
      <w:tr w:rsidR="00155863" w:rsidRPr="00155863" w14:paraId="2B5D627E" w14:textId="77777777" w:rsidTr="007E1F29">
        <w:trPr>
          <w:cantSplit/>
        </w:trPr>
        <w:tc>
          <w:tcPr>
            <w:tcW w:w="794" w:type="dxa"/>
          </w:tcPr>
          <w:p w14:paraId="6F98F02F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433B46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345E48B" w14:textId="412B1412" w:rsidR="00BC1A66" w:rsidRPr="00155863" w:rsidRDefault="00BB21D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161EA0" w:rsidRPr="00155863" w14:paraId="3B774967" w14:textId="77777777" w:rsidTr="00A12D2B">
        <w:trPr>
          <w:cantSplit/>
        </w:trPr>
        <w:tc>
          <w:tcPr>
            <w:tcW w:w="794" w:type="dxa"/>
          </w:tcPr>
          <w:p w14:paraId="389845E1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BDABDE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47C184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A70906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DD7E1A2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F7E748" w14:textId="4847EAF1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511A1E5" w14:textId="77777777" w:rsidTr="007E1F29">
        <w:trPr>
          <w:cantSplit/>
        </w:trPr>
        <w:tc>
          <w:tcPr>
            <w:tcW w:w="794" w:type="dxa"/>
          </w:tcPr>
          <w:p w14:paraId="7B613BD9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14:paraId="68EE326E" w14:textId="52CCB237" w:rsidR="00BC1A66" w:rsidRPr="00155863" w:rsidRDefault="00BC1A66" w:rsidP="00F743A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155863" w:rsidRPr="00155863" w14:paraId="3E07E8F4" w14:textId="77777777" w:rsidTr="007E1F29">
        <w:trPr>
          <w:cantSplit/>
        </w:trPr>
        <w:tc>
          <w:tcPr>
            <w:tcW w:w="794" w:type="dxa"/>
          </w:tcPr>
          <w:p w14:paraId="607C924D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057216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F66EDD" w14:textId="0D9D7114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00428A71" w14:textId="77777777" w:rsidTr="007E1F29">
        <w:trPr>
          <w:cantSplit/>
        </w:trPr>
        <w:tc>
          <w:tcPr>
            <w:tcW w:w="794" w:type="dxa"/>
          </w:tcPr>
          <w:p w14:paraId="5080BC38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1998A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2C443D" w14:textId="6C07B7F2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42D09D17" w14:textId="77777777" w:rsidTr="007E1F29">
        <w:trPr>
          <w:cantSplit/>
        </w:trPr>
        <w:tc>
          <w:tcPr>
            <w:tcW w:w="794" w:type="dxa"/>
          </w:tcPr>
          <w:p w14:paraId="13C5BFF5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61E89B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2558E8" w14:textId="7F28BB24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3CD39466" w14:textId="77777777" w:rsidTr="007E1F29">
        <w:trPr>
          <w:cantSplit/>
        </w:trPr>
        <w:tc>
          <w:tcPr>
            <w:tcW w:w="794" w:type="dxa"/>
          </w:tcPr>
          <w:p w14:paraId="582748E8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24C60B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CE850F" w14:textId="58A05A93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155863" w14:paraId="70249AE3" w14:textId="77777777" w:rsidTr="00A12D2B">
        <w:trPr>
          <w:cantSplit/>
        </w:trPr>
        <w:tc>
          <w:tcPr>
            <w:tcW w:w="794" w:type="dxa"/>
          </w:tcPr>
          <w:p w14:paraId="1BF0E1F3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18F967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56F8B1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44A80B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8F8360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AFFB5B" w14:textId="2EB14409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424F9AEE" w14:textId="77777777" w:rsidTr="007E1F29">
        <w:trPr>
          <w:cantSplit/>
        </w:trPr>
        <w:tc>
          <w:tcPr>
            <w:tcW w:w="794" w:type="dxa"/>
          </w:tcPr>
          <w:p w14:paraId="3939B2B8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14:paraId="4CCBD24C" w14:textId="1A3510AE" w:rsidR="00BC1A66" w:rsidRPr="00155863" w:rsidRDefault="00BC1A66" w:rsidP="00F743AF">
            <w:pPr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</w:tr>
      <w:tr w:rsidR="00155863" w:rsidRPr="00155863" w14:paraId="6DFBFB86" w14:textId="77777777" w:rsidTr="007E1F29">
        <w:trPr>
          <w:cantSplit/>
        </w:trPr>
        <w:tc>
          <w:tcPr>
            <w:tcW w:w="794" w:type="dxa"/>
          </w:tcPr>
          <w:p w14:paraId="02F776D4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9658BD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D72D92" w14:textId="71390A9B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5FD7EF3A" w14:textId="77777777" w:rsidTr="007E1F29">
        <w:trPr>
          <w:cantSplit/>
        </w:trPr>
        <w:tc>
          <w:tcPr>
            <w:tcW w:w="794" w:type="dxa"/>
          </w:tcPr>
          <w:p w14:paraId="76ED3A70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E7D726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35750B" w14:textId="3458CCED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48232370" w14:textId="77777777" w:rsidTr="007E1F29">
        <w:trPr>
          <w:cantSplit/>
        </w:trPr>
        <w:tc>
          <w:tcPr>
            <w:tcW w:w="794" w:type="dxa"/>
          </w:tcPr>
          <w:p w14:paraId="7A0161CD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11FE98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60D048" w14:textId="4DBA7A3C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5D836E55" w14:textId="77777777" w:rsidTr="007E1F29">
        <w:trPr>
          <w:cantSplit/>
        </w:trPr>
        <w:tc>
          <w:tcPr>
            <w:tcW w:w="794" w:type="dxa"/>
          </w:tcPr>
          <w:p w14:paraId="07134BE5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533941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5C83AC5" w14:textId="05F03D59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155863" w14:paraId="2BD6DA52" w14:textId="77777777" w:rsidTr="00A12D2B">
        <w:trPr>
          <w:cantSplit/>
        </w:trPr>
        <w:tc>
          <w:tcPr>
            <w:tcW w:w="794" w:type="dxa"/>
          </w:tcPr>
          <w:p w14:paraId="162C99C2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136A03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C823E79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6C37C0F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BA39B1F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82D525" w14:textId="4E4DB8EE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2F4ED62C" w14:textId="77777777" w:rsidTr="007E1F29">
        <w:trPr>
          <w:cantSplit/>
        </w:trPr>
        <w:tc>
          <w:tcPr>
            <w:tcW w:w="794" w:type="dxa"/>
          </w:tcPr>
          <w:p w14:paraId="31F27303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14:paraId="695CFC7A" w14:textId="58165E19" w:rsidR="00BC1A66" w:rsidRPr="00155863" w:rsidRDefault="00BC1A66" w:rsidP="00F743A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155863" w:rsidRPr="00155863" w14:paraId="6CC71C15" w14:textId="77777777" w:rsidTr="007E1F29">
        <w:trPr>
          <w:cantSplit/>
        </w:trPr>
        <w:tc>
          <w:tcPr>
            <w:tcW w:w="794" w:type="dxa"/>
          </w:tcPr>
          <w:p w14:paraId="7E7B2781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771AE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C0F6C2" w14:textId="3A8527DD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1D2DE90D" w14:textId="77777777" w:rsidTr="007E1F29">
        <w:trPr>
          <w:cantSplit/>
        </w:trPr>
        <w:tc>
          <w:tcPr>
            <w:tcW w:w="794" w:type="dxa"/>
          </w:tcPr>
          <w:p w14:paraId="2D8D46E5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E57D02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F989F2" w14:textId="21572453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666CC042" w14:textId="77777777" w:rsidTr="007E1F29">
        <w:trPr>
          <w:cantSplit/>
        </w:trPr>
        <w:tc>
          <w:tcPr>
            <w:tcW w:w="794" w:type="dxa"/>
          </w:tcPr>
          <w:p w14:paraId="05524CED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DD23A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756C267" w14:textId="2719523B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31D07EB1" w14:textId="77777777" w:rsidTr="007E1F29">
        <w:trPr>
          <w:cantSplit/>
        </w:trPr>
        <w:tc>
          <w:tcPr>
            <w:tcW w:w="794" w:type="dxa"/>
          </w:tcPr>
          <w:p w14:paraId="751891D2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9F0A11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5213DA" w14:textId="11745F41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155863" w14:paraId="504B6244" w14:textId="77777777" w:rsidTr="00A12D2B">
        <w:trPr>
          <w:cantSplit/>
        </w:trPr>
        <w:tc>
          <w:tcPr>
            <w:tcW w:w="794" w:type="dxa"/>
          </w:tcPr>
          <w:p w14:paraId="269926BE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7003B7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059BEC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3921E2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D3BA90B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D0CBA8" w14:textId="554A2F55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7409268E" w14:textId="77777777" w:rsidTr="007E1F29">
        <w:trPr>
          <w:cantSplit/>
        </w:trPr>
        <w:tc>
          <w:tcPr>
            <w:tcW w:w="794" w:type="dxa"/>
          </w:tcPr>
          <w:p w14:paraId="64093BA2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14:paraId="5D968F6D" w14:textId="2ACB78D8" w:rsidR="00BC1A66" w:rsidRPr="00155863" w:rsidRDefault="00BC1A66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155863" w:rsidRPr="00155863" w14:paraId="69792B52" w14:textId="77777777" w:rsidTr="007E1F29">
        <w:trPr>
          <w:cantSplit/>
        </w:trPr>
        <w:tc>
          <w:tcPr>
            <w:tcW w:w="794" w:type="dxa"/>
          </w:tcPr>
          <w:p w14:paraId="1E190D40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1E06DF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FA82D0" w14:textId="6863A138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5CD20BE5" w14:textId="77777777" w:rsidTr="007E1F29">
        <w:trPr>
          <w:cantSplit/>
        </w:trPr>
        <w:tc>
          <w:tcPr>
            <w:tcW w:w="794" w:type="dxa"/>
          </w:tcPr>
          <w:p w14:paraId="687FC6BF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F8850D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14FA45" w14:textId="512CDF73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135905E3" w14:textId="77777777" w:rsidTr="007E1F29">
        <w:trPr>
          <w:cantSplit/>
        </w:trPr>
        <w:tc>
          <w:tcPr>
            <w:tcW w:w="794" w:type="dxa"/>
          </w:tcPr>
          <w:p w14:paraId="011F4070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F7BFE9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8A2278" w14:textId="41850D27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0038A326" w14:textId="77777777" w:rsidTr="007E1F29">
        <w:trPr>
          <w:cantSplit/>
        </w:trPr>
        <w:tc>
          <w:tcPr>
            <w:tcW w:w="794" w:type="dxa"/>
          </w:tcPr>
          <w:p w14:paraId="59439EB5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2C61A8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AB285F" w14:textId="28566ADC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155863" w14:paraId="2240BEB4" w14:textId="77777777" w:rsidTr="00A12D2B">
        <w:trPr>
          <w:cantSplit/>
        </w:trPr>
        <w:tc>
          <w:tcPr>
            <w:tcW w:w="794" w:type="dxa"/>
          </w:tcPr>
          <w:p w14:paraId="17D7AC18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F1CC8B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E0D303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A2A90E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0BE8D7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F05645" w14:textId="0B79173A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51D623C7" w14:textId="77777777" w:rsidTr="007E1F29">
        <w:trPr>
          <w:cantSplit/>
        </w:trPr>
        <w:tc>
          <w:tcPr>
            <w:tcW w:w="794" w:type="dxa"/>
          </w:tcPr>
          <w:p w14:paraId="1E06913E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5234E230" w14:textId="44E1B846" w:rsidR="00BC1A66" w:rsidRPr="00155863" w:rsidRDefault="00BC1A66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155863" w:rsidRPr="00155863" w14:paraId="08F77B49" w14:textId="77777777" w:rsidTr="007E1F29">
        <w:trPr>
          <w:cantSplit/>
        </w:trPr>
        <w:tc>
          <w:tcPr>
            <w:tcW w:w="794" w:type="dxa"/>
          </w:tcPr>
          <w:p w14:paraId="1F27690E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F5F6CE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0A29EF" w14:textId="22671DF6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3C992A1F" w14:textId="77777777" w:rsidTr="007E1F29">
        <w:trPr>
          <w:cantSplit/>
        </w:trPr>
        <w:tc>
          <w:tcPr>
            <w:tcW w:w="794" w:type="dxa"/>
          </w:tcPr>
          <w:p w14:paraId="1941619C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4A5916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48A2C5" w14:textId="68F5399C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18596555" w14:textId="77777777" w:rsidTr="007E1F29">
        <w:trPr>
          <w:cantSplit/>
        </w:trPr>
        <w:tc>
          <w:tcPr>
            <w:tcW w:w="794" w:type="dxa"/>
          </w:tcPr>
          <w:p w14:paraId="5AF1B6D6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0005D7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ECB144" w14:textId="22B00E4F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75F88012" w14:textId="77777777" w:rsidTr="007E1F29">
        <w:trPr>
          <w:cantSplit/>
        </w:trPr>
        <w:tc>
          <w:tcPr>
            <w:tcW w:w="794" w:type="dxa"/>
          </w:tcPr>
          <w:p w14:paraId="3891295F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ED03E5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BB2EA0" w14:textId="5721B11C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155863" w14:paraId="67124A66" w14:textId="77777777" w:rsidTr="00A12D2B">
        <w:trPr>
          <w:cantSplit/>
        </w:trPr>
        <w:tc>
          <w:tcPr>
            <w:tcW w:w="794" w:type="dxa"/>
          </w:tcPr>
          <w:p w14:paraId="59562B79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CEA163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BD196D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211E13A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85336E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12CBB8" w14:textId="31F516B4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333B541F" w14:textId="77777777" w:rsidTr="007E1F29">
        <w:trPr>
          <w:cantSplit/>
        </w:trPr>
        <w:tc>
          <w:tcPr>
            <w:tcW w:w="794" w:type="dxa"/>
          </w:tcPr>
          <w:p w14:paraId="19E3F3C3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14:paraId="20713CEF" w14:textId="429452CB" w:rsidR="00BC1A66" w:rsidRPr="00155863" w:rsidRDefault="00BC1A66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155863" w:rsidRPr="00155863" w14:paraId="0B3AC062" w14:textId="77777777" w:rsidTr="007E1F29">
        <w:trPr>
          <w:cantSplit/>
        </w:trPr>
        <w:tc>
          <w:tcPr>
            <w:tcW w:w="794" w:type="dxa"/>
          </w:tcPr>
          <w:p w14:paraId="0617050E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298AC1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BCEF73" w14:textId="4F39047F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4A60049D" w14:textId="77777777" w:rsidTr="007E1F29">
        <w:trPr>
          <w:cantSplit/>
        </w:trPr>
        <w:tc>
          <w:tcPr>
            <w:tcW w:w="794" w:type="dxa"/>
          </w:tcPr>
          <w:p w14:paraId="67F32C84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FFB7A4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34F9CD" w14:textId="596E524E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1F0D2DBB" w14:textId="77777777" w:rsidTr="007E1F29">
        <w:trPr>
          <w:cantSplit/>
        </w:trPr>
        <w:tc>
          <w:tcPr>
            <w:tcW w:w="794" w:type="dxa"/>
          </w:tcPr>
          <w:p w14:paraId="609DDE63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6976A0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F898DE" w14:textId="78584FD3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085A8D05" w14:textId="77777777" w:rsidTr="007E1F29">
        <w:trPr>
          <w:cantSplit/>
        </w:trPr>
        <w:tc>
          <w:tcPr>
            <w:tcW w:w="794" w:type="dxa"/>
          </w:tcPr>
          <w:p w14:paraId="57A0116F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C9B980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DE25BC" w14:textId="6EFB5B85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155863" w14:paraId="342FCC62" w14:textId="77777777" w:rsidTr="00A12D2B">
        <w:trPr>
          <w:cantSplit/>
        </w:trPr>
        <w:tc>
          <w:tcPr>
            <w:tcW w:w="794" w:type="dxa"/>
          </w:tcPr>
          <w:p w14:paraId="14E0A5B4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41964D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C09F39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3995BD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0A91C76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B58AAB" w14:textId="72E28043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1F6B1D7D" w14:textId="77777777" w:rsidTr="007E1F29">
        <w:trPr>
          <w:cantSplit/>
        </w:trPr>
        <w:tc>
          <w:tcPr>
            <w:tcW w:w="794" w:type="dxa"/>
          </w:tcPr>
          <w:p w14:paraId="40A60EF0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14:paraId="09ABD084" w14:textId="3BF2DF8C" w:rsidR="00BC1A66" w:rsidRPr="00155863" w:rsidRDefault="00BC1A66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155863" w:rsidRPr="00155863" w14:paraId="0A82652D" w14:textId="77777777" w:rsidTr="007E1F29">
        <w:trPr>
          <w:cantSplit/>
        </w:trPr>
        <w:tc>
          <w:tcPr>
            <w:tcW w:w="794" w:type="dxa"/>
          </w:tcPr>
          <w:p w14:paraId="6B570D77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AC6BE5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B3E5C4" w14:textId="6F76DCCA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4D809FB1" w14:textId="77777777" w:rsidTr="007E1F29">
        <w:trPr>
          <w:cantSplit/>
        </w:trPr>
        <w:tc>
          <w:tcPr>
            <w:tcW w:w="794" w:type="dxa"/>
          </w:tcPr>
          <w:p w14:paraId="47702213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D80B9E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4288A4" w14:textId="3E0136E8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553660EA" w14:textId="77777777" w:rsidTr="007E1F29">
        <w:trPr>
          <w:cantSplit/>
        </w:trPr>
        <w:tc>
          <w:tcPr>
            <w:tcW w:w="794" w:type="dxa"/>
          </w:tcPr>
          <w:p w14:paraId="5A7B3845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2AA048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53D59B" w14:textId="4FA43022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65091717" w14:textId="77777777" w:rsidTr="007E1F29">
        <w:trPr>
          <w:cantSplit/>
        </w:trPr>
        <w:tc>
          <w:tcPr>
            <w:tcW w:w="794" w:type="dxa"/>
          </w:tcPr>
          <w:p w14:paraId="2230E766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29E73B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989E98" w14:textId="68D757A0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155863" w14:paraId="2406224A" w14:textId="77777777" w:rsidTr="00A12D2B">
        <w:trPr>
          <w:cantSplit/>
        </w:trPr>
        <w:tc>
          <w:tcPr>
            <w:tcW w:w="794" w:type="dxa"/>
          </w:tcPr>
          <w:p w14:paraId="28C7C072" w14:textId="77777777" w:rsidR="00161EA0" w:rsidRPr="00155863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2EAF42" w14:textId="77777777" w:rsidR="00161EA0" w:rsidRPr="00155863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A5E23E9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1A75F02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8946FDF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9489C3" w14:textId="4A5E47BA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38837F6A" w14:textId="77777777" w:rsidTr="007E1F29">
        <w:trPr>
          <w:cantSplit/>
        </w:trPr>
        <w:tc>
          <w:tcPr>
            <w:tcW w:w="794" w:type="dxa"/>
          </w:tcPr>
          <w:p w14:paraId="398BF598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14:paraId="0DDED44E" w14:textId="284975B6" w:rsidR="00BC1A66" w:rsidRPr="00155863" w:rsidRDefault="00BC1A66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155863" w:rsidRPr="00155863" w14:paraId="2C49C0D2" w14:textId="77777777" w:rsidTr="007E1F29">
        <w:trPr>
          <w:cantSplit/>
        </w:trPr>
        <w:tc>
          <w:tcPr>
            <w:tcW w:w="794" w:type="dxa"/>
          </w:tcPr>
          <w:p w14:paraId="27BBDF80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9EABE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2F7288" w14:textId="25357FC4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23D27820" w14:textId="77777777" w:rsidTr="007E1F29">
        <w:trPr>
          <w:cantSplit/>
        </w:trPr>
        <w:tc>
          <w:tcPr>
            <w:tcW w:w="794" w:type="dxa"/>
          </w:tcPr>
          <w:p w14:paraId="2477040B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E2E5FA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9D6258" w14:textId="107341F8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5049DB92" w14:textId="77777777" w:rsidTr="007E1F29">
        <w:trPr>
          <w:cantSplit/>
        </w:trPr>
        <w:tc>
          <w:tcPr>
            <w:tcW w:w="794" w:type="dxa"/>
          </w:tcPr>
          <w:p w14:paraId="5C573944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3CD726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16806E" w14:textId="30B690AD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38221D79" w14:textId="77777777" w:rsidTr="007E1F29">
        <w:trPr>
          <w:cantSplit/>
        </w:trPr>
        <w:tc>
          <w:tcPr>
            <w:tcW w:w="794" w:type="dxa"/>
          </w:tcPr>
          <w:p w14:paraId="3C794130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C69D6A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91B037" w14:textId="66D8FE8F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155863" w14:paraId="082FFD4E" w14:textId="77777777" w:rsidTr="00A12D2B">
        <w:trPr>
          <w:cantSplit/>
        </w:trPr>
        <w:tc>
          <w:tcPr>
            <w:tcW w:w="794" w:type="dxa"/>
          </w:tcPr>
          <w:p w14:paraId="0FD18F97" w14:textId="77777777" w:rsidR="00CA41BE" w:rsidRPr="00155863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7E4528" w14:textId="77777777" w:rsidR="00CA41BE" w:rsidRPr="00155863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1550DC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4023269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0CBD241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4DC249" w14:textId="7A5312E2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155863" w:rsidRPr="00155863" w14:paraId="3FB22451" w14:textId="77777777" w:rsidTr="007E1F29">
        <w:trPr>
          <w:cantSplit/>
        </w:trPr>
        <w:tc>
          <w:tcPr>
            <w:tcW w:w="794" w:type="dxa"/>
          </w:tcPr>
          <w:p w14:paraId="1F8D2270" w14:textId="77777777" w:rsidR="00BC1A66" w:rsidRPr="00155863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14:paraId="046EEE85" w14:textId="77777777" w:rsidR="00BC1A66" w:rsidRPr="00155863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C110E6" w14:textId="77777777" w:rsidR="00BC1A66" w:rsidRPr="00155863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25D2048C" w14:textId="77777777" w:rsidTr="007E1F29">
        <w:trPr>
          <w:cantSplit/>
        </w:trPr>
        <w:tc>
          <w:tcPr>
            <w:tcW w:w="794" w:type="dxa"/>
          </w:tcPr>
          <w:p w14:paraId="30280C52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6D77EA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9E027C" w14:textId="77777777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75BB7D46" w14:textId="77777777" w:rsidTr="007E1F29">
        <w:trPr>
          <w:cantSplit/>
        </w:trPr>
        <w:tc>
          <w:tcPr>
            <w:tcW w:w="794" w:type="dxa"/>
          </w:tcPr>
          <w:p w14:paraId="05053CDD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FCACA3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C77A9D7" w14:textId="77777777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20ECB6D9" w14:textId="77777777" w:rsidTr="007E1F29">
        <w:trPr>
          <w:cantSplit/>
        </w:trPr>
        <w:tc>
          <w:tcPr>
            <w:tcW w:w="794" w:type="dxa"/>
          </w:tcPr>
          <w:p w14:paraId="34C1D89F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A01EB6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8C6E285" w14:textId="77777777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55863" w:rsidRPr="00155863" w14:paraId="7290C612" w14:textId="77777777" w:rsidTr="007E1F29">
        <w:trPr>
          <w:cantSplit/>
        </w:trPr>
        <w:tc>
          <w:tcPr>
            <w:tcW w:w="794" w:type="dxa"/>
          </w:tcPr>
          <w:p w14:paraId="342F74F4" w14:textId="77777777" w:rsidR="00BC1A66" w:rsidRPr="00155863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A6917B" w14:textId="77777777" w:rsidR="00BC1A66" w:rsidRPr="00155863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027D12E" w14:textId="77777777" w:rsidR="00BC1A66" w:rsidRPr="00155863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155863" w14:paraId="29C4A523" w14:textId="77777777" w:rsidTr="00A12D2B">
        <w:trPr>
          <w:cantSplit/>
        </w:trPr>
        <w:tc>
          <w:tcPr>
            <w:tcW w:w="794" w:type="dxa"/>
          </w:tcPr>
          <w:p w14:paraId="370BA41D" w14:textId="77777777" w:rsidR="00CA41BE" w:rsidRPr="00155863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A3C4E0" w14:textId="77777777" w:rsidR="00CA41BE" w:rsidRPr="00155863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FFE86F" w14:textId="77777777" w:rsidR="00BC1A66" w:rsidRPr="00155863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55863" w:rsidRPr="00155863" w14:paraId="0BEBE1C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F84D76C" w14:textId="77777777" w:rsidR="00BC1A66" w:rsidRPr="00155863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490FB2" w14:textId="77777777" w:rsidR="00BC1A66" w:rsidRPr="00155863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863">
              <w:rPr>
                <w:rFonts w:ascii="Calibri" w:hAnsi="Calibri" w:cs="B Yagut" w:hint="cs"/>
                <w:b/>
                <w:rtl/>
              </w:rPr>
              <w:t>نام آزمون:</w:t>
            </w:r>
          </w:p>
        </w:tc>
      </w:tr>
      <w:bookmarkEnd w:id="0"/>
      <w:tr w:rsidR="00BC1A66" w:rsidRPr="005460F2" w14:paraId="20D3380B" w14:textId="77777777" w:rsidTr="007E1F29">
        <w:trPr>
          <w:cantSplit/>
        </w:trPr>
        <w:tc>
          <w:tcPr>
            <w:tcW w:w="794" w:type="dxa"/>
          </w:tcPr>
          <w:p w14:paraId="7340648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14:paraId="085D90D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88992D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9C7F8A4" w14:textId="77777777" w:rsidTr="007E1F29">
        <w:trPr>
          <w:cantSplit/>
        </w:trPr>
        <w:tc>
          <w:tcPr>
            <w:tcW w:w="794" w:type="dxa"/>
          </w:tcPr>
          <w:p w14:paraId="6219D41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EA44E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61535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79A25CE" w14:textId="77777777" w:rsidTr="007E1F29">
        <w:trPr>
          <w:cantSplit/>
        </w:trPr>
        <w:tc>
          <w:tcPr>
            <w:tcW w:w="794" w:type="dxa"/>
          </w:tcPr>
          <w:p w14:paraId="479A8DF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44DCC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D7746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44256B" w14:textId="77777777" w:rsidTr="007E1F29">
        <w:trPr>
          <w:cantSplit/>
        </w:trPr>
        <w:tc>
          <w:tcPr>
            <w:tcW w:w="794" w:type="dxa"/>
          </w:tcPr>
          <w:p w14:paraId="1FA9301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A7D86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25914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971130F" w14:textId="77777777" w:rsidTr="007E1F29">
        <w:trPr>
          <w:cantSplit/>
        </w:trPr>
        <w:tc>
          <w:tcPr>
            <w:tcW w:w="794" w:type="dxa"/>
          </w:tcPr>
          <w:p w14:paraId="075C49A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83101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E376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03D8D087" w14:textId="77777777" w:rsidTr="00A12D2B">
        <w:trPr>
          <w:cantSplit/>
        </w:trPr>
        <w:tc>
          <w:tcPr>
            <w:tcW w:w="794" w:type="dxa"/>
          </w:tcPr>
          <w:p w14:paraId="31F504B6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C280ED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C4890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936789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1C8F3E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40FCFE" w14:textId="3E8D7EF6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BC1A66" w:rsidRPr="005460F2" w14:paraId="042C2A8E" w14:textId="77777777" w:rsidTr="007E1F29">
        <w:trPr>
          <w:cantSplit/>
        </w:trPr>
        <w:tc>
          <w:tcPr>
            <w:tcW w:w="794" w:type="dxa"/>
          </w:tcPr>
          <w:p w14:paraId="59BCE3F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14:paraId="3E81590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34188D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AAAF36" w14:textId="77777777" w:rsidTr="007E1F29">
        <w:trPr>
          <w:cantSplit/>
        </w:trPr>
        <w:tc>
          <w:tcPr>
            <w:tcW w:w="794" w:type="dxa"/>
          </w:tcPr>
          <w:p w14:paraId="2D6939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D9FD2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D2379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95728D" w14:textId="77777777" w:rsidTr="007E1F29">
        <w:trPr>
          <w:cantSplit/>
        </w:trPr>
        <w:tc>
          <w:tcPr>
            <w:tcW w:w="794" w:type="dxa"/>
          </w:tcPr>
          <w:p w14:paraId="431075E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88A74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85AEF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8CA1B00" w14:textId="77777777" w:rsidTr="007E1F29">
        <w:trPr>
          <w:cantSplit/>
        </w:trPr>
        <w:tc>
          <w:tcPr>
            <w:tcW w:w="794" w:type="dxa"/>
          </w:tcPr>
          <w:p w14:paraId="41584FA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F3CD7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1E69B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3CA5F48" w14:textId="77777777" w:rsidTr="007E1F29">
        <w:trPr>
          <w:cantSplit/>
        </w:trPr>
        <w:tc>
          <w:tcPr>
            <w:tcW w:w="794" w:type="dxa"/>
          </w:tcPr>
          <w:p w14:paraId="4C7A852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53CF5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45F4B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7E19EBB7" w14:textId="77777777" w:rsidTr="00A12D2B">
        <w:trPr>
          <w:cantSplit/>
        </w:trPr>
        <w:tc>
          <w:tcPr>
            <w:tcW w:w="794" w:type="dxa"/>
          </w:tcPr>
          <w:p w14:paraId="45B63395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E5C094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74D8B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7F7DB3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4AAF3D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58851F" w14:textId="72079073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655BC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بهداشت آرایشگاهها</w:t>
            </w:r>
          </w:p>
        </w:tc>
      </w:tr>
      <w:tr w:rsidR="00BC1A66" w:rsidRPr="005460F2" w14:paraId="4B9C2C89" w14:textId="77777777" w:rsidTr="007E1F29">
        <w:trPr>
          <w:cantSplit/>
        </w:trPr>
        <w:tc>
          <w:tcPr>
            <w:tcW w:w="794" w:type="dxa"/>
          </w:tcPr>
          <w:p w14:paraId="6AA0B3F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14:paraId="32255B1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E24FA1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D396EDB" w14:textId="77777777" w:rsidTr="007E1F29">
        <w:trPr>
          <w:cantSplit/>
        </w:trPr>
        <w:tc>
          <w:tcPr>
            <w:tcW w:w="794" w:type="dxa"/>
          </w:tcPr>
          <w:p w14:paraId="4165633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9C91A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8C3E2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6BBA86F" w14:textId="77777777" w:rsidTr="007E1F29">
        <w:trPr>
          <w:cantSplit/>
        </w:trPr>
        <w:tc>
          <w:tcPr>
            <w:tcW w:w="794" w:type="dxa"/>
          </w:tcPr>
          <w:p w14:paraId="5F5E97B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EFC86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E8381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E811E6" w14:textId="77777777" w:rsidTr="007E1F29">
        <w:trPr>
          <w:cantSplit/>
        </w:trPr>
        <w:tc>
          <w:tcPr>
            <w:tcW w:w="794" w:type="dxa"/>
          </w:tcPr>
          <w:p w14:paraId="2839967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4D716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03412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12D2B" w:rsidRPr="005460F2" w14:paraId="40678BD4" w14:textId="77777777" w:rsidTr="007E1F29">
        <w:trPr>
          <w:cantSplit/>
        </w:trPr>
        <w:tc>
          <w:tcPr>
            <w:tcW w:w="794" w:type="dxa"/>
          </w:tcPr>
          <w:p w14:paraId="77036105" w14:textId="77777777" w:rsidR="00A12D2B" w:rsidRPr="005460F2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ADED0F" w14:textId="77777777" w:rsidR="00A12D2B" w:rsidRPr="005460F2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6C362F" w14:textId="77777777" w:rsidR="00A12D2B" w:rsidRPr="005460F2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DD0E24C" w14:textId="77777777" w:rsidTr="00572B29">
        <w:trPr>
          <w:cantSplit/>
        </w:trPr>
        <w:tc>
          <w:tcPr>
            <w:tcW w:w="794" w:type="dxa"/>
          </w:tcPr>
          <w:p w14:paraId="5F6C2D4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125197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8672A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71D827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DE9198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84437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2AEE9CB" w14:textId="77777777" w:rsidTr="007E1F29">
        <w:trPr>
          <w:cantSplit/>
        </w:trPr>
        <w:tc>
          <w:tcPr>
            <w:tcW w:w="794" w:type="dxa"/>
          </w:tcPr>
          <w:p w14:paraId="72225B8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14:paraId="2B1E3D8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2A7A9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FBB8B16" w14:textId="77777777" w:rsidTr="007E1F29">
        <w:trPr>
          <w:cantSplit/>
        </w:trPr>
        <w:tc>
          <w:tcPr>
            <w:tcW w:w="794" w:type="dxa"/>
          </w:tcPr>
          <w:p w14:paraId="3B4C0E4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CB90A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7A3E7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256FC35" w14:textId="77777777" w:rsidTr="007E1F29">
        <w:trPr>
          <w:cantSplit/>
        </w:trPr>
        <w:tc>
          <w:tcPr>
            <w:tcW w:w="794" w:type="dxa"/>
          </w:tcPr>
          <w:p w14:paraId="18D3B0D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333C5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49F679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768194" w14:textId="77777777" w:rsidTr="007E1F29">
        <w:trPr>
          <w:cantSplit/>
        </w:trPr>
        <w:tc>
          <w:tcPr>
            <w:tcW w:w="794" w:type="dxa"/>
          </w:tcPr>
          <w:p w14:paraId="2E162EA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07CB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0C49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9AB7A5" w14:textId="77777777" w:rsidTr="007E1F29">
        <w:trPr>
          <w:cantSplit/>
        </w:trPr>
        <w:tc>
          <w:tcPr>
            <w:tcW w:w="794" w:type="dxa"/>
          </w:tcPr>
          <w:p w14:paraId="7155C60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9B14C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77B65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21BB79C" w14:textId="77777777" w:rsidTr="00572B29">
        <w:trPr>
          <w:cantSplit/>
        </w:trPr>
        <w:tc>
          <w:tcPr>
            <w:tcW w:w="794" w:type="dxa"/>
          </w:tcPr>
          <w:p w14:paraId="6B83FA7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2CE36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5FBE6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DD93B3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019450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79C07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B020F0D" w14:textId="77777777" w:rsidTr="007E1F29">
        <w:trPr>
          <w:cantSplit/>
        </w:trPr>
        <w:tc>
          <w:tcPr>
            <w:tcW w:w="794" w:type="dxa"/>
          </w:tcPr>
          <w:p w14:paraId="31C1B0B5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14:paraId="6EA4CFA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3BFAAA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A5A2A6" w14:textId="77777777" w:rsidTr="007E1F29">
        <w:trPr>
          <w:cantSplit/>
        </w:trPr>
        <w:tc>
          <w:tcPr>
            <w:tcW w:w="794" w:type="dxa"/>
          </w:tcPr>
          <w:p w14:paraId="0908256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90161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AD691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6DC2D0F" w14:textId="77777777" w:rsidTr="007E1F29">
        <w:trPr>
          <w:cantSplit/>
        </w:trPr>
        <w:tc>
          <w:tcPr>
            <w:tcW w:w="794" w:type="dxa"/>
          </w:tcPr>
          <w:p w14:paraId="025D877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356F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CC476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15DDDB8" w14:textId="77777777" w:rsidTr="007E1F29">
        <w:trPr>
          <w:cantSplit/>
        </w:trPr>
        <w:tc>
          <w:tcPr>
            <w:tcW w:w="794" w:type="dxa"/>
          </w:tcPr>
          <w:p w14:paraId="67B96ED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DE188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5EE40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9A5104" w14:textId="77777777" w:rsidTr="007E1F29">
        <w:trPr>
          <w:cantSplit/>
        </w:trPr>
        <w:tc>
          <w:tcPr>
            <w:tcW w:w="794" w:type="dxa"/>
          </w:tcPr>
          <w:p w14:paraId="190FB02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E515D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82CA5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5E56AE8" w14:textId="77777777" w:rsidTr="00572B29">
        <w:trPr>
          <w:cantSplit/>
        </w:trPr>
        <w:tc>
          <w:tcPr>
            <w:tcW w:w="794" w:type="dxa"/>
          </w:tcPr>
          <w:p w14:paraId="7322CA4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B654F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43197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19D120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234427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E5D80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DD44571" w14:textId="77777777" w:rsidTr="007E1F29">
        <w:trPr>
          <w:cantSplit/>
        </w:trPr>
        <w:tc>
          <w:tcPr>
            <w:tcW w:w="794" w:type="dxa"/>
          </w:tcPr>
          <w:p w14:paraId="71C98B0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14:paraId="5BE8833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FF650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2E9E50" w14:textId="77777777" w:rsidTr="007E1F29">
        <w:trPr>
          <w:cantSplit/>
        </w:trPr>
        <w:tc>
          <w:tcPr>
            <w:tcW w:w="794" w:type="dxa"/>
          </w:tcPr>
          <w:p w14:paraId="1378CFD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CAB9D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47FF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C554D6" w14:textId="77777777" w:rsidTr="007E1F29">
        <w:trPr>
          <w:cantSplit/>
        </w:trPr>
        <w:tc>
          <w:tcPr>
            <w:tcW w:w="794" w:type="dxa"/>
          </w:tcPr>
          <w:p w14:paraId="307C60A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945DE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E3371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A1A9D2" w14:textId="77777777" w:rsidTr="007E1F29">
        <w:trPr>
          <w:cantSplit/>
        </w:trPr>
        <w:tc>
          <w:tcPr>
            <w:tcW w:w="794" w:type="dxa"/>
          </w:tcPr>
          <w:p w14:paraId="4454434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A6A5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1DB47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6A9C98" w14:textId="77777777" w:rsidTr="007E1F29">
        <w:trPr>
          <w:cantSplit/>
        </w:trPr>
        <w:tc>
          <w:tcPr>
            <w:tcW w:w="794" w:type="dxa"/>
          </w:tcPr>
          <w:p w14:paraId="49FCE70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370C2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8DAC2A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408E2FA" w14:textId="77777777" w:rsidTr="00572B29">
        <w:trPr>
          <w:cantSplit/>
        </w:trPr>
        <w:tc>
          <w:tcPr>
            <w:tcW w:w="794" w:type="dxa"/>
          </w:tcPr>
          <w:p w14:paraId="54064CD5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BE6A8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F8844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8DFE82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FF7BAE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CA670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A4DAC0F" w14:textId="77777777" w:rsidTr="007E1F29">
        <w:trPr>
          <w:cantSplit/>
        </w:trPr>
        <w:tc>
          <w:tcPr>
            <w:tcW w:w="794" w:type="dxa"/>
          </w:tcPr>
          <w:p w14:paraId="40D96A1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14:paraId="6FC708F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B07A3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5C2EED7" w14:textId="77777777" w:rsidTr="007E1F29">
        <w:trPr>
          <w:cantSplit/>
        </w:trPr>
        <w:tc>
          <w:tcPr>
            <w:tcW w:w="794" w:type="dxa"/>
          </w:tcPr>
          <w:p w14:paraId="00CE7CA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90541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F74FF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4029EB" w14:textId="77777777" w:rsidTr="007E1F29">
        <w:trPr>
          <w:cantSplit/>
        </w:trPr>
        <w:tc>
          <w:tcPr>
            <w:tcW w:w="794" w:type="dxa"/>
          </w:tcPr>
          <w:p w14:paraId="225169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57048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54E0C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7E4D99" w14:textId="77777777" w:rsidTr="007E1F29">
        <w:trPr>
          <w:cantSplit/>
        </w:trPr>
        <w:tc>
          <w:tcPr>
            <w:tcW w:w="794" w:type="dxa"/>
          </w:tcPr>
          <w:p w14:paraId="3494E29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C6991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EC90D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4F7AC2" w14:textId="77777777" w:rsidTr="007E1F29">
        <w:trPr>
          <w:cantSplit/>
        </w:trPr>
        <w:tc>
          <w:tcPr>
            <w:tcW w:w="794" w:type="dxa"/>
          </w:tcPr>
          <w:p w14:paraId="29739BD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2F000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20830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D09274A" w14:textId="77777777" w:rsidTr="00572B29">
        <w:trPr>
          <w:cantSplit/>
        </w:trPr>
        <w:tc>
          <w:tcPr>
            <w:tcW w:w="794" w:type="dxa"/>
          </w:tcPr>
          <w:p w14:paraId="4B254EC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4CDEB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3511D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600F37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5F9EAF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B74C8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A4460BB" w14:textId="77777777" w:rsidTr="007E1F29">
        <w:trPr>
          <w:cantSplit/>
        </w:trPr>
        <w:tc>
          <w:tcPr>
            <w:tcW w:w="794" w:type="dxa"/>
          </w:tcPr>
          <w:p w14:paraId="2D88530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14:paraId="61E5FB9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EF2F8E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FDE1236" w14:textId="77777777" w:rsidTr="007E1F29">
        <w:trPr>
          <w:cantSplit/>
        </w:trPr>
        <w:tc>
          <w:tcPr>
            <w:tcW w:w="794" w:type="dxa"/>
          </w:tcPr>
          <w:p w14:paraId="0C3FCE7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E0474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1A5FE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596794" w14:textId="77777777" w:rsidTr="007E1F29">
        <w:trPr>
          <w:cantSplit/>
        </w:trPr>
        <w:tc>
          <w:tcPr>
            <w:tcW w:w="794" w:type="dxa"/>
          </w:tcPr>
          <w:p w14:paraId="456D6DA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1520F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9EC0D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401F27" w14:textId="77777777" w:rsidTr="007E1F29">
        <w:trPr>
          <w:cantSplit/>
        </w:trPr>
        <w:tc>
          <w:tcPr>
            <w:tcW w:w="794" w:type="dxa"/>
          </w:tcPr>
          <w:p w14:paraId="38E7605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67158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B20A4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6D997E3" w14:textId="77777777" w:rsidTr="007E1F29">
        <w:trPr>
          <w:cantSplit/>
        </w:trPr>
        <w:tc>
          <w:tcPr>
            <w:tcW w:w="794" w:type="dxa"/>
          </w:tcPr>
          <w:p w14:paraId="0BF7F63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AD1D5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4B03B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17197E9" w14:textId="77777777" w:rsidTr="00572B29">
        <w:trPr>
          <w:cantSplit/>
        </w:trPr>
        <w:tc>
          <w:tcPr>
            <w:tcW w:w="794" w:type="dxa"/>
          </w:tcPr>
          <w:p w14:paraId="64A4993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976E5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DDB35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D4D3EC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D35E77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FCEE4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E8F8733" w14:textId="77777777" w:rsidTr="007E1F29">
        <w:trPr>
          <w:cantSplit/>
        </w:trPr>
        <w:tc>
          <w:tcPr>
            <w:tcW w:w="794" w:type="dxa"/>
          </w:tcPr>
          <w:p w14:paraId="176D57B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14:paraId="58CAED0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BF3444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41118E" w14:textId="77777777" w:rsidTr="007E1F29">
        <w:trPr>
          <w:cantSplit/>
        </w:trPr>
        <w:tc>
          <w:tcPr>
            <w:tcW w:w="794" w:type="dxa"/>
          </w:tcPr>
          <w:p w14:paraId="234291E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45E1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F9F53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C47559" w14:textId="77777777" w:rsidTr="007E1F29">
        <w:trPr>
          <w:cantSplit/>
        </w:trPr>
        <w:tc>
          <w:tcPr>
            <w:tcW w:w="794" w:type="dxa"/>
          </w:tcPr>
          <w:p w14:paraId="4D4B2E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43F4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02640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001E800" w14:textId="77777777" w:rsidTr="007E1F29">
        <w:trPr>
          <w:cantSplit/>
        </w:trPr>
        <w:tc>
          <w:tcPr>
            <w:tcW w:w="794" w:type="dxa"/>
          </w:tcPr>
          <w:p w14:paraId="3BD6CD7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645D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025EF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735F1A" w14:textId="77777777" w:rsidTr="007E1F29">
        <w:trPr>
          <w:cantSplit/>
        </w:trPr>
        <w:tc>
          <w:tcPr>
            <w:tcW w:w="794" w:type="dxa"/>
          </w:tcPr>
          <w:p w14:paraId="042DF94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C1ECB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A412D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DB1B26C" w14:textId="77777777" w:rsidTr="00572B29">
        <w:trPr>
          <w:cantSplit/>
        </w:trPr>
        <w:tc>
          <w:tcPr>
            <w:tcW w:w="794" w:type="dxa"/>
          </w:tcPr>
          <w:p w14:paraId="66144D9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F1C8D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516B16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F9FAE8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2A1746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FC143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736DEA7" w14:textId="77777777" w:rsidTr="007E1F29">
        <w:trPr>
          <w:cantSplit/>
        </w:trPr>
        <w:tc>
          <w:tcPr>
            <w:tcW w:w="794" w:type="dxa"/>
          </w:tcPr>
          <w:p w14:paraId="0BF6A41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14:paraId="1001F1A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A071B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07711F" w14:textId="77777777" w:rsidTr="007E1F29">
        <w:trPr>
          <w:cantSplit/>
        </w:trPr>
        <w:tc>
          <w:tcPr>
            <w:tcW w:w="794" w:type="dxa"/>
          </w:tcPr>
          <w:p w14:paraId="3F08ABD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B47A7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CC208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EA3B7C7" w14:textId="77777777" w:rsidTr="007E1F29">
        <w:trPr>
          <w:cantSplit/>
        </w:trPr>
        <w:tc>
          <w:tcPr>
            <w:tcW w:w="794" w:type="dxa"/>
          </w:tcPr>
          <w:p w14:paraId="2A8B629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521AC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D997D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B27A24" w14:textId="77777777" w:rsidTr="007E1F29">
        <w:trPr>
          <w:cantSplit/>
        </w:trPr>
        <w:tc>
          <w:tcPr>
            <w:tcW w:w="794" w:type="dxa"/>
          </w:tcPr>
          <w:p w14:paraId="29CE13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CEF6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E3013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6E1E758" w14:textId="77777777" w:rsidTr="007E1F29">
        <w:trPr>
          <w:cantSplit/>
        </w:trPr>
        <w:tc>
          <w:tcPr>
            <w:tcW w:w="794" w:type="dxa"/>
          </w:tcPr>
          <w:p w14:paraId="100484C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66ADF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2DD21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CF9862D" w14:textId="77777777" w:rsidTr="00572B29">
        <w:trPr>
          <w:cantSplit/>
        </w:trPr>
        <w:tc>
          <w:tcPr>
            <w:tcW w:w="794" w:type="dxa"/>
          </w:tcPr>
          <w:p w14:paraId="7374E1C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065BB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9D282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E1B793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19C4F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A63A6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78194D6" w14:textId="77777777" w:rsidTr="007E1F29">
        <w:trPr>
          <w:cantSplit/>
        </w:trPr>
        <w:tc>
          <w:tcPr>
            <w:tcW w:w="794" w:type="dxa"/>
          </w:tcPr>
          <w:p w14:paraId="7F0690E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14:paraId="39F2621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AAA4D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E7AB47" w14:textId="77777777" w:rsidTr="007E1F29">
        <w:trPr>
          <w:cantSplit/>
        </w:trPr>
        <w:tc>
          <w:tcPr>
            <w:tcW w:w="794" w:type="dxa"/>
          </w:tcPr>
          <w:p w14:paraId="11377DF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E8CE6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43963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A76488" w14:textId="77777777" w:rsidTr="007E1F29">
        <w:trPr>
          <w:cantSplit/>
        </w:trPr>
        <w:tc>
          <w:tcPr>
            <w:tcW w:w="794" w:type="dxa"/>
          </w:tcPr>
          <w:p w14:paraId="27A2AC1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AFE9E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AC578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08094BE" w14:textId="77777777" w:rsidTr="007E1F29">
        <w:trPr>
          <w:cantSplit/>
        </w:trPr>
        <w:tc>
          <w:tcPr>
            <w:tcW w:w="794" w:type="dxa"/>
          </w:tcPr>
          <w:p w14:paraId="53C8AAF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3C5C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D773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D50C47" w14:textId="77777777" w:rsidTr="007E1F29">
        <w:trPr>
          <w:cantSplit/>
        </w:trPr>
        <w:tc>
          <w:tcPr>
            <w:tcW w:w="794" w:type="dxa"/>
          </w:tcPr>
          <w:p w14:paraId="3FD730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7A611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EB317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C59496C" w14:textId="77777777" w:rsidTr="00572B29">
        <w:trPr>
          <w:cantSplit/>
        </w:trPr>
        <w:tc>
          <w:tcPr>
            <w:tcW w:w="794" w:type="dxa"/>
          </w:tcPr>
          <w:p w14:paraId="4744D12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191C2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862A4D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5A7818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5B195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E7BF6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E251404" w14:textId="77777777" w:rsidTr="007E1F29">
        <w:trPr>
          <w:cantSplit/>
        </w:trPr>
        <w:tc>
          <w:tcPr>
            <w:tcW w:w="794" w:type="dxa"/>
          </w:tcPr>
          <w:p w14:paraId="1620019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14:paraId="64E9C6F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783962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E8F697" w14:textId="77777777" w:rsidTr="007E1F29">
        <w:trPr>
          <w:cantSplit/>
        </w:trPr>
        <w:tc>
          <w:tcPr>
            <w:tcW w:w="794" w:type="dxa"/>
          </w:tcPr>
          <w:p w14:paraId="3F7DA50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0297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B3E87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85F8A51" w14:textId="77777777" w:rsidTr="007E1F29">
        <w:trPr>
          <w:cantSplit/>
        </w:trPr>
        <w:tc>
          <w:tcPr>
            <w:tcW w:w="794" w:type="dxa"/>
          </w:tcPr>
          <w:p w14:paraId="5048D9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DBF44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236B8E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0A1AAA" w14:textId="77777777" w:rsidTr="007E1F29">
        <w:trPr>
          <w:cantSplit/>
        </w:trPr>
        <w:tc>
          <w:tcPr>
            <w:tcW w:w="794" w:type="dxa"/>
          </w:tcPr>
          <w:p w14:paraId="044A4BE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4F785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C9B3F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53E104F" w14:textId="77777777" w:rsidTr="007E1F29">
        <w:trPr>
          <w:cantSplit/>
        </w:trPr>
        <w:tc>
          <w:tcPr>
            <w:tcW w:w="794" w:type="dxa"/>
          </w:tcPr>
          <w:p w14:paraId="4FADE95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DD729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80F4D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E7EADDE" w14:textId="77777777" w:rsidTr="00572B29">
        <w:trPr>
          <w:cantSplit/>
        </w:trPr>
        <w:tc>
          <w:tcPr>
            <w:tcW w:w="794" w:type="dxa"/>
          </w:tcPr>
          <w:p w14:paraId="49047A9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E0EA0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E0CE4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9FE698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564F3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529A72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49689F3" w14:textId="77777777" w:rsidTr="007E1F29">
        <w:trPr>
          <w:cantSplit/>
        </w:trPr>
        <w:tc>
          <w:tcPr>
            <w:tcW w:w="794" w:type="dxa"/>
          </w:tcPr>
          <w:p w14:paraId="7022F1C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14:paraId="07A3213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83CEE81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C0F44CF" w14:textId="77777777" w:rsidTr="007E1F29">
        <w:trPr>
          <w:cantSplit/>
        </w:trPr>
        <w:tc>
          <w:tcPr>
            <w:tcW w:w="794" w:type="dxa"/>
          </w:tcPr>
          <w:p w14:paraId="4E372D3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CF175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BE1A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86957BD" w14:textId="77777777" w:rsidTr="007E1F29">
        <w:trPr>
          <w:cantSplit/>
        </w:trPr>
        <w:tc>
          <w:tcPr>
            <w:tcW w:w="794" w:type="dxa"/>
          </w:tcPr>
          <w:p w14:paraId="20CFA24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903E3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AF194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3EEF2ED" w14:textId="77777777" w:rsidTr="007E1F29">
        <w:trPr>
          <w:cantSplit/>
        </w:trPr>
        <w:tc>
          <w:tcPr>
            <w:tcW w:w="794" w:type="dxa"/>
          </w:tcPr>
          <w:p w14:paraId="0C57C82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A72A0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03696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743FF15" w14:textId="77777777" w:rsidTr="007E1F29">
        <w:trPr>
          <w:cantSplit/>
        </w:trPr>
        <w:tc>
          <w:tcPr>
            <w:tcW w:w="794" w:type="dxa"/>
          </w:tcPr>
          <w:p w14:paraId="70EA408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BA00A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B8453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A7196C3" w14:textId="77777777" w:rsidTr="00572B29">
        <w:trPr>
          <w:cantSplit/>
        </w:trPr>
        <w:tc>
          <w:tcPr>
            <w:tcW w:w="794" w:type="dxa"/>
          </w:tcPr>
          <w:p w14:paraId="669DB9F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F53EA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2B1879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50516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FAC648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998EB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8C0E1DA" w14:textId="77777777" w:rsidTr="007E1F29">
        <w:trPr>
          <w:cantSplit/>
        </w:trPr>
        <w:tc>
          <w:tcPr>
            <w:tcW w:w="794" w:type="dxa"/>
          </w:tcPr>
          <w:p w14:paraId="6F3BA31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14:paraId="5DED0E6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4EB69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7F5A05" w14:textId="77777777" w:rsidTr="007E1F29">
        <w:trPr>
          <w:cantSplit/>
        </w:trPr>
        <w:tc>
          <w:tcPr>
            <w:tcW w:w="794" w:type="dxa"/>
          </w:tcPr>
          <w:p w14:paraId="4AA55E3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1BF45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7891D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D655A3C" w14:textId="77777777" w:rsidTr="007E1F29">
        <w:trPr>
          <w:cantSplit/>
        </w:trPr>
        <w:tc>
          <w:tcPr>
            <w:tcW w:w="794" w:type="dxa"/>
          </w:tcPr>
          <w:p w14:paraId="68AD29C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28F82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C5053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ED2E8F2" w14:textId="77777777" w:rsidTr="007E1F29">
        <w:trPr>
          <w:cantSplit/>
        </w:trPr>
        <w:tc>
          <w:tcPr>
            <w:tcW w:w="794" w:type="dxa"/>
          </w:tcPr>
          <w:p w14:paraId="2443681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FC3DD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FDCA5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05273A" w14:textId="77777777" w:rsidTr="007E1F29">
        <w:trPr>
          <w:cantSplit/>
        </w:trPr>
        <w:tc>
          <w:tcPr>
            <w:tcW w:w="794" w:type="dxa"/>
          </w:tcPr>
          <w:p w14:paraId="1C3F5C7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CAFED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9EA3F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BE8B4F0" w14:textId="77777777" w:rsidTr="00572B29">
        <w:trPr>
          <w:cantSplit/>
        </w:trPr>
        <w:tc>
          <w:tcPr>
            <w:tcW w:w="794" w:type="dxa"/>
          </w:tcPr>
          <w:p w14:paraId="2CBEB68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6C7C4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7252C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4F31D3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1DE4BE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1190F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87DBA54" w14:textId="77777777" w:rsidTr="007E1F29">
        <w:trPr>
          <w:cantSplit/>
        </w:trPr>
        <w:tc>
          <w:tcPr>
            <w:tcW w:w="794" w:type="dxa"/>
          </w:tcPr>
          <w:p w14:paraId="7DB567E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14:paraId="335FF25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2E0E35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214B9E" w14:textId="77777777" w:rsidTr="007E1F29">
        <w:trPr>
          <w:cantSplit/>
        </w:trPr>
        <w:tc>
          <w:tcPr>
            <w:tcW w:w="794" w:type="dxa"/>
          </w:tcPr>
          <w:p w14:paraId="5A61CD7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13E1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ACAAC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B2190FC" w14:textId="77777777" w:rsidTr="007E1F29">
        <w:trPr>
          <w:cantSplit/>
        </w:trPr>
        <w:tc>
          <w:tcPr>
            <w:tcW w:w="794" w:type="dxa"/>
          </w:tcPr>
          <w:p w14:paraId="0D5EE1B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06D48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13C96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986498" w14:textId="77777777" w:rsidTr="007E1F29">
        <w:trPr>
          <w:cantSplit/>
        </w:trPr>
        <w:tc>
          <w:tcPr>
            <w:tcW w:w="794" w:type="dxa"/>
          </w:tcPr>
          <w:p w14:paraId="51C4126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02C0D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6AC3C7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18A3B1" w14:textId="77777777" w:rsidTr="007E1F29">
        <w:trPr>
          <w:cantSplit/>
        </w:trPr>
        <w:tc>
          <w:tcPr>
            <w:tcW w:w="794" w:type="dxa"/>
          </w:tcPr>
          <w:p w14:paraId="2957DA0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5360C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B5B61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10E2F06" w14:textId="77777777" w:rsidTr="00572B29">
        <w:trPr>
          <w:cantSplit/>
        </w:trPr>
        <w:tc>
          <w:tcPr>
            <w:tcW w:w="794" w:type="dxa"/>
          </w:tcPr>
          <w:p w14:paraId="7D4CB4B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BE7EA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2EEF4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6EB1B5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B9DFEB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42560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D2AA50F" w14:textId="77777777" w:rsidTr="007E1F29">
        <w:trPr>
          <w:cantSplit/>
        </w:trPr>
        <w:tc>
          <w:tcPr>
            <w:tcW w:w="794" w:type="dxa"/>
          </w:tcPr>
          <w:p w14:paraId="0483C4E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14:paraId="4E266B0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2E598F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C8B885" w14:textId="77777777" w:rsidTr="007E1F29">
        <w:trPr>
          <w:cantSplit/>
        </w:trPr>
        <w:tc>
          <w:tcPr>
            <w:tcW w:w="794" w:type="dxa"/>
          </w:tcPr>
          <w:p w14:paraId="580AFC0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74632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0BABB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628416" w14:textId="77777777" w:rsidTr="007E1F29">
        <w:trPr>
          <w:cantSplit/>
        </w:trPr>
        <w:tc>
          <w:tcPr>
            <w:tcW w:w="794" w:type="dxa"/>
          </w:tcPr>
          <w:p w14:paraId="655BA30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892B4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4E8C2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13453C5" w14:textId="77777777" w:rsidTr="007E1F29">
        <w:trPr>
          <w:cantSplit/>
        </w:trPr>
        <w:tc>
          <w:tcPr>
            <w:tcW w:w="794" w:type="dxa"/>
          </w:tcPr>
          <w:p w14:paraId="12721F6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2A887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C2B20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4D0330" w14:textId="77777777" w:rsidTr="007E1F29">
        <w:trPr>
          <w:cantSplit/>
        </w:trPr>
        <w:tc>
          <w:tcPr>
            <w:tcW w:w="794" w:type="dxa"/>
          </w:tcPr>
          <w:p w14:paraId="1F7E59E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4BA24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9D297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A44CCA8" w14:textId="77777777" w:rsidTr="00572B29">
        <w:trPr>
          <w:cantSplit/>
        </w:trPr>
        <w:tc>
          <w:tcPr>
            <w:tcW w:w="794" w:type="dxa"/>
          </w:tcPr>
          <w:p w14:paraId="1E80286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9B84D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6C0F9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1B89DD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9FD7E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2B431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9582155" w14:textId="77777777" w:rsidTr="007E1F29">
        <w:trPr>
          <w:cantSplit/>
        </w:trPr>
        <w:tc>
          <w:tcPr>
            <w:tcW w:w="794" w:type="dxa"/>
          </w:tcPr>
          <w:p w14:paraId="728C49E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14:paraId="0AFCD681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0BDB86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89DAF3" w14:textId="77777777" w:rsidTr="007E1F29">
        <w:trPr>
          <w:cantSplit/>
        </w:trPr>
        <w:tc>
          <w:tcPr>
            <w:tcW w:w="794" w:type="dxa"/>
          </w:tcPr>
          <w:p w14:paraId="3503928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18CD9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93C21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D6503B" w14:textId="77777777" w:rsidTr="007E1F29">
        <w:trPr>
          <w:cantSplit/>
        </w:trPr>
        <w:tc>
          <w:tcPr>
            <w:tcW w:w="794" w:type="dxa"/>
          </w:tcPr>
          <w:p w14:paraId="01A17A0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D2A7D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7DF2B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2EF501" w14:textId="77777777" w:rsidTr="007E1F29">
        <w:trPr>
          <w:cantSplit/>
        </w:trPr>
        <w:tc>
          <w:tcPr>
            <w:tcW w:w="794" w:type="dxa"/>
          </w:tcPr>
          <w:p w14:paraId="68D0CA9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F7DC2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C5252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E6124EC" w14:textId="77777777" w:rsidTr="007E1F29">
        <w:trPr>
          <w:cantSplit/>
        </w:trPr>
        <w:tc>
          <w:tcPr>
            <w:tcW w:w="794" w:type="dxa"/>
          </w:tcPr>
          <w:p w14:paraId="4579E4C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4B8A9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101E2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49B8C30" w14:textId="77777777" w:rsidTr="00572B29">
        <w:trPr>
          <w:cantSplit/>
        </w:trPr>
        <w:tc>
          <w:tcPr>
            <w:tcW w:w="794" w:type="dxa"/>
          </w:tcPr>
          <w:p w14:paraId="3FD21D0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B1086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E5DFF8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913239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21B6A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68731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2BAFAAE" w14:textId="77777777" w:rsidTr="007E1F29">
        <w:trPr>
          <w:cantSplit/>
        </w:trPr>
        <w:tc>
          <w:tcPr>
            <w:tcW w:w="794" w:type="dxa"/>
          </w:tcPr>
          <w:p w14:paraId="3E48947F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14:paraId="01759AA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BB2D06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E8325E5" w14:textId="77777777" w:rsidTr="007E1F29">
        <w:trPr>
          <w:cantSplit/>
        </w:trPr>
        <w:tc>
          <w:tcPr>
            <w:tcW w:w="794" w:type="dxa"/>
          </w:tcPr>
          <w:p w14:paraId="5A2F865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299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FD53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1A221F" w14:textId="77777777" w:rsidTr="007E1F29">
        <w:trPr>
          <w:cantSplit/>
        </w:trPr>
        <w:tc>
          <w:tcPr>
            <w:tcW w:w="794" w:type="dxa"/>
          </w:tcPr>
          <w:p w14:paraId="0851BC0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A7198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8A563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D17608A" w14:textId="77777777" w:rsidTr="007E1F29">
        <w:trPr>
          <w:cantSplit/>
        </w:trPr>
        <w:tc>
          <w:tcPr>
            <w:tcW w:w="794" w:type="dxa"/>
          </w:tcPr>
          <w:p w14:paraId="1A9BC43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C2903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22CCC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9A56CDE" w14:textId="77777777" w:rsidTr="007E1F29">
        <w:trPr>
          <w:cantSplit/>
        </w:trPr>
        <w:tc>
          <w:tcPr>
            <w:tcW w:w="794" w:type="dxa"/>
          </w:tcPr>
          <w:p w14:paraId="74DF4AF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4C1F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54F0C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0BDDB29" w14:textId="77777777" w:rsidTr="00572B29">
        <w:trPr>
          <w:cantSplit/>
        </w:trPr>
        <w:tc>
          <w:tcPr>
            <w:tcW w:w="794" w:type="dxa"/>
          </w:tcPr>
          <w:p w14:paraId="2A4E361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7D3DF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E8D658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E44DF7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17B9C6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2C8D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4AF3278" w14:textId="77777777" w:rsidTr="007E1F29">
        <w:trPr>
          <w:cantSplit/>
        </w:trPr>
        <w:tc>
          <w:tcPr>
            <w:tcW w:w="794" w:type="dxa"/>
          </w:tcPr>
          <w:p w14:paraId="633EF25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14:paraId="00E2C58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6C1679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FF2F77" w14:textId="77777777" w:rsidTr="007E1F29">
        <w:trPr>
          <w:cantSplit/>
        </w:trPr>
        <w:tc>
          <w:tcPr>
            <w:tcW w:w="794" w:type="dxa"/>
          </w:tcPr>
          <w:p w14:paraId="202FF03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1E215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F0E14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DED010C" w14:textId="77777777" w:rsidTr="007E1F29">
        <w:trPr>
          <w:cantSplit/>
        </w:trPr>
        <w:tc>
          <w:tcPr>
            <w:tcW w:w="794" w:type="dxa"/>
          </w:tcPr>
          <w:p w14:paraId="7FCCDDC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658E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13428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E86BCC" w14:textId="77777777" w:rsidTr="007E1F29">
        <w:trPr>
          <w:cantSplit/>
        </w:trPr>
        <w:tc>
          <w:tcPr>
            <w:tcW w:w="794" w:type="dxa"/>
          </w:tcPr>
          <w:p w14:paraId="684E23C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BFF4F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24A55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802D6EC" w14:textId="77777777" w:rsidTr="007E1F29">
        <w:trPr>
          <w:cantSplit/>
        </w:trPr>
        <w:tc>
          <w:tcPr>
            <w:tcW w:w="794" w:type="dxa"/>
          </w:tcPr>
          <w:p w14:paraId="367C65D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5C0FA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FD20B2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A00C73D" w14:textId="77777777" w:rsidTr="00572B29">
        <w:trPr>
          <w:cantSplit/>
        </w:trPr>
        <w:tc>
          <w:tcPr>
            <w:tcW w:w="794" w:type="dxa"/>
          </w:tcPr>
          <w:p w14:paraId="0FFBE9F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4B4E1F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E8500B" w14:textId="77777777" w:rsidR="00BC1A66" w:rsidRDefault="00BC1A66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6C41BA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D538A8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F5BF9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D46A941" w14:textId="77777777" w:rsidTr="007E1F29">
        <w:trPr>
          <w:cantSplit/>
        </w:trPr>
        <w:tc>
          <w:tcPr>
            <w:tcW w:w="794" w:type="dxa"/>
          </w:tcPr>
          <w:p w14:paraId="4C65FC6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14:paraId="7F901B3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670B7C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E4938A" w14:textId="77777777" w:rsidTr="007E1F29">
        <w:trPr>
          <w:cantSplit/>
        </w:trPr>
        <w:tc>
          <w:tcPr>
            <w:tcW w:w="794" w:type="dxa"/>
          </w:tcPr>
          <w:p w14:paraId="5AD7EE4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DD784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5B3A9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48CB81C" w14:textId="77777777" w:rsidTr="007E1F29">
        <w:trPr>
          <w:cantSplit/>
        </w:trPr>
        <w:tc>
          <w:tcPr>
            <w:tcW w:w="794" w:type="dxa"/>
          </w:tcPr>
          <w:p w14:paraId="74FD14A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0E77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00D23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4B265F" w14:textId="77777777" w:rsidTr="007E1F29">
        <w:trPr>
          <w:cantSplit/>
        </w:trPr>
        <w:tc>
          <w:tcPr>
            <w:tcW w:w="794" w:type="dxa"/>
          </w:tcPr>
          <w:p w14:paraId="157FCBE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BD826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40997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7934D6A" w14:textId="77777777" w:rsidTr="007E1F29">
        <w:trPr>
          <w:cantSplit/>
        </w:trPr>
        <w:tc>
          <w:tcPr>
            <w:tcW w:w="794" w:type="dxa"/>
          </w:tcPr>
          <w:p w14:paraId="160BC55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9E17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080AC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BB8B517" w14:textId="77777777" w:rsidTr="00572B29">
        <w:trPr>
          <w:cantSplit/>
        </w:trPr>
        <w:tc>
          <w:tcPr>
            <w:tcW w:w="794" w:type="dxa"/>
          </w:tcPr>
          <w:p w14:paraId="590DA76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DC410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80808B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AF7C16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742909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B201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1FF2920" w14:textId="77777777" w:rsidTr="007E1F29">
        <w:trPr>
          <w:cantSplit/>
        </w:trPr>
        <w:tc>
          <w:tcPr>
            <w:tcW w:w="794" w:type="dxa"/>
          </w:tcPr>
          <w:p w14:paraId="4DC3B861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14:paraId="688535E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971E8D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14BAD7" w14:textId="77777777" w:rsidTr="007E1F29">
        <w:trPr>
          <w:cantSplit/>
        </w:trPr>
        <w:tc>
          <w:tcPr>
            <w:tcW w:w="794" w:type="dxa"/>
          </w:tcPr>
          <w:p w14:paraId="34D9650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04899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1E64F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407C0E4" w14:textId="77777777" w:rsidTr="007E1F29">
        <w:trPr>
          <w:cantSplit/>
        </w:trPr>
        <w:tc>
          <w:tcPr>
            <w:tcW w:w="794" w:type="dxa"/>
          </w:tcPr>
          <w:p w14:paraId="4B5092C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1C0A3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C036E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1F9EDF" w14:textId="77777777" w:rsidTr="007E1F29">
        <w:trPr>
          <w:cantSplit/>
        </w:trPr>
        <w:tc>
          <w:tcPr>
            <w:tcW w:w="794" w:type="dxa"/>
          </w:tcPr>
          <w:p w14:paraId="487FDD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6B9A7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11C78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193950C" w14:textId="77777777" w:rsidTr="007E1F29">
        <w:trPr>
          <w:cantSplit/>
        </w:trPr>
        <w:tc>
          <w:tcPr>
            <w:tcW w:w="794" w:type="dxa"/>
          </w:tcPr>
          <w:p w14:paraId="581E7FF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2108D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5D18F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3290609" w14:textId="77777777" w:rsidTr="00572B29">
        <w:trPr>
          <w:cantSplit/>
        </w:trPr>
        <w:tc>
          <w:tcPr>
            <w:tcW w:w="794" w:type="dxa"/>
          </w:tcPr>
          <w:p w14:paraId="05C9B49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22E14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D9454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3C8A5C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544D0D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0C028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E6B7123" w14:textId="77777777" w:rsidTr="007E1F29">
        <w:trPr>
          <w:cantSplit/>
        </w:trPr>
        <w:tc>
          <w:tcPr>
            <w:tcW w:w="794" w:type="dxa"/>
          </w:tcPr>
          <w:p w14:paraId="138D268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14:paraId="290CC5D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0EA20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43642B" w14:textId="77777777" w:rsidTr="007E1F29">
        <w:trPr>
          <w:cantSplit/>
        </w:trPr>
        <w:tc>
          <w:tcPr>
            <w:tcW w:w="794" w:type="dxa"/>
          </w:tcPr>
          <w:p w14:paraId="0AE030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5B7E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8C9B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19BFF23" w14:textId="77777777" w:rsidTr="007E1F29">
        <w:trPr>
          <w:cantSplit/>
        </w:trPr>
        <w:tc>
          <w:tcPr>
            <w:tcW w:w="794" w:type="dxa"/>
          </w:tcPr>
          <w:p w14:paraId="2666900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B01E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A82A90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F385ED" w14:textId="77777777" w:rsidTr="007E1F29">
        <w:trPr>
          <w:cantSplit/>
        </w:trPr>
        <w:tc>
          <w:tcPr>
            <w:tcW w:w="794" w:type="dxa"/>
          </w:tcPr>
          <w:p w14:paraId="2897AA0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6266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03DAF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9EF520C" w14:textId="77777777" w:rsidTr="007E1F29">
        <w:trPr>
          <w:cantSplit/>
        </w:trPr>
        <w:tc>
          <w:tcPr>
            <w:tcW w:w="794" w:type="dxa"/>
          </w:tcPr>
          <w:p w14:paraId="4A65B34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BB7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D614F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6BA1EF1" w14:textId="77777777" w:rsidTr="00572B29">
        <w:trPr>
          <w:cantSplit/>
        </w:trPr>
        <w:tc>
          <w:tcPr>
            <w:tcW w:w="794" w:type="dxa"/>
          </w:tcPr>
          <w:p w14:paraId="1D2B7C0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4268C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41C11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82A41E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E9887E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A1D9B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483DDAD" w14:textId="77777777" w:rsidTr="007E1F29">
        <w:trPr>
          <w:cantSplit/>
        </w:trPr>
        <w:tc>
          <w:tcPr>
            <w:tcW w:w="794" w:type="dxa"/>
          </w:tcPr>
          <w:p w14:paraId="582F47D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14:paraId="28E48FF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732CA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7F76CE1" w14:textId="77777777" w:rsidTr="007E1F29">
        <w:trPr>
          <w:cantSplit/>
        </w:trPr>
        <w:tc>
          <w:tcPr>
            <w:tcW w:w="794" w:type="dxa"/>
          </w:tcPr>
          <w:p w14:paraId="61DC10B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7AE2C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5B988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CB03BC4" w14:textId="77777777" w:rsidTr="007E1F29">
        <w:trPr>
          <w:cantSplit/>
        </w:trPr>
        <w:tc>
          <w:tcPr>
            <w:tcW w:w="794" w:type="dxa"/>
          </w:tcPr>
          <w:p w14:paraId="3A18B48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D363A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A212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33C841F" w14:textId="77777777" w:rsidTr="007E1F29">
        <w:trPr>
          <w:cantSplit/>
        </w:trPr>
        <w:tc>
          <w:tcPr>
            <w:tcW w:w="794" w:type="dxa"/>
          </w:tcPr>
          <w:p w14:paraId="3FF1B34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77AC5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1B87F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A626DED" w14:textId="77777777" w:rsidTr="007E1F29">
        <w:trPr>
          <w:cantSplit/>
        </w:trPr>
        <w:tc>
          <w:tcPr>
            <w:tcW w:w="794" w:type="dxa"/>
          </w:tcPr>
          <w:p w14:paraId="03A56E3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2A6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3B3B6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8BD9BBF" w14:textId="77777777" w:rsidTr="00572B29">
        <w:trPr>
          <w:cantSplit/>
        </w:trPr>
        <w:tc>
          <w:tcPr>
            <w:tcW w:w="794" w:type="dxa"/>
          </w:tcPr>
          <w:p w14:paraId="5D200DF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C39F2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0CBC8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127951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CA9BEE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0E0D7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739202A" w14:textId="77777777" w:rsidTr="007E1F29">
        <w:trPr>
          <w:cantSplit/>
        </w:trPr>
        <w:tc>
          <w:tcPr>
            <w:tcW w:w="794" w:type="dxa"/>
          </w:tcPr>
          <w:p w14:paraId="468FDE7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14:paraId="1857254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3E9DD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5FBE43D" w14:textId="77777777" w:rsidTr="007E1F29">
        <w:trPr>
          <w:cantSplit/>
        </w:trPr>
        <w:tc>
          <w:tcPr>
            <w:tcW w:w="794" w:type="dxa"/>
          </w:tcPr>
          <w:p w14:paraId="0593987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4BEED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163BA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E3794A" w14:textId="77777777" w:rsidTr="007E1F29">
        <w:trPr>
          <w:cantSplit/>
        </w:trPr>
        <w:tc>
          <w:tcPr>
            <w:tcW w:w="794" w:type="dxa"/>
          </w:tcPr>
          <w:p w14:paraId="3B6FDF3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D204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133BA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B7099D" w14:textId="77777777" w:rsidTr="007E1F29">
        <w:trPr>
          <w:cantSplit/>
        </w:trPr>
        <w:tc>
          <w:tcPr>
            <w:tcW w:w="794" w:type="dxa"/>
          </w:tcPr>
          <w:p w14:paraId="72B0D1A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675E8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CA2A59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3A9B01" w14:textId="77777777" w:rsidTr="007E1F29">
        <w:trPr>
          <w:cantSplit/>
        </w:trPr>
        <w:tc>
          <w:tcPr>
            <w:tcW w:w="794" w:type="dxa"/>
          </w:tcPr>
          <w:p w14:paraId="46F8A6A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1D12C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654CA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D10BCAB" w14:textId="77777777" w:rsidTr="00572B29">
        <w:trPr>
          <w:cantSplit/>
        </w:trPr>
        <w:tc>
          <w:tcPr>
            <w:tcW w:w="794" w:type="dxa"/>
          </w:tcPr>
          <w:p w14:paraId="0A59444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9CA27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622AA0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3146DC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AE1104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3A4FC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90A6045" w14:textId="77777777" w:rsidTr="007E1F29">
        <w:trPr>
          <w:cantSplit/>
        </w:trPr>
        <w:tc>
          <w:tcPr>
            <w:tcW w:w="794" w:type="dxa"/>
          </w:tcPr>
          <w:p w14:paraId="61C419E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14:paraId="3B2265A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A243A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50A9690" w14:textId="77777777" w:rsidTr="007E1F29">
        <w:trPr>
          <w:cantSplit/>
        </w:trPr>
        <w:tc>
          <w:tcPr>
            <w:tcW w:w="794" w:type="dxa"/>
          </w:tcPr>
          <w:p w14:paraId="5E1C018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74207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0E4F7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BE7AF34" w14:textId="77777777" w:rsidTr="007E1F29">
        <w:trPr>
          <w:cantSplit/>
        </w:trPr>
        <w:tc>
          <w:tcPr>
            <w:tcW w:w="794" w:type="dxa"/>
          </w:tcPr>
          <w:p w14:paraId="423EFD7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8E67F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374F3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9E9ED8" w14:textId="77777777" w:rsidTr="007E1F29">
        <w:trPr>
          <w:cantSplit/>
        </w:trPr>
        <w:tc>
          <w:tcPr>
            <w:tcW w:w="794" w:type="dxa"/>
          </w:tcPr>
          <w:p w14:paraId="423921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D1988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42BB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8666A25" w14:textId="77777777" w:rsidTr="007E1F29">
        <w:trPr>
          <w:cantSplit/>
        </w:trPr>
        <w:tc>
          <w:tcPr>
            <w:tcW w:w="794" w:type="dxa"/>
          </w:tcPr>
          <w:p w14:paraId="7D408C3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514D8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187C5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2E5A041" w14:textId="77777777" w:rsidTr="00572B29">
        <w:trPr>
          <w:cantSplit/>
        </w:trPr>
        <w:tc>
          <w:tcPr>
            <w:tcW w:w="794" w:type="dxa"/>
          </w:tcPr>
          <w:p w14:paraId="6C03002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29DBE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41C31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89BE02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BE53AC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0C581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5D4FBEA" w14:textId="77777777" w:rsidTr="007E1F29">
        <w:trPr>
          <w:cantSplit/>
        </w:trPr>
        <w:tc>
          <w:tcPr>
            <w:tcW w:w="794" w:type="dxa"/>
          </w:tcPr>
          <w:p w14:paraId="1EF3907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14:paraId="00FACE1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0C161E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30C22F5" w14:textId="77777777" w:rsidTr="007E1F29">
        <w:trPr>
          <w:cantSplit/>
        </w:trPr>
        <w:tc>
          <w:tcPr>
            <w:tcW w:w="794" w:type="dxa"/>
          </w:tcPr>
          <w:p w14:paraId="56D0F2B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FB7F1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46ED5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DFB196" w14:textId="77777777" w:rsidTr="007E1F29">
        <w:trPr>
          <w:cantSplit/>
        </w:trPr>
        <w:tc>
          <w:tcPr>
            <w:tcW w:w="794" w:type="dxa"/>
          </w:tcPr>
          <w:p w14:paraId="63A5F09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0C88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D1420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FDCAF1" w14:textId="77777777" w:rsidTr="007E1F29">
        <w:trPr>
          <w:cantSplit/>
        </w:trPr>
        <w:tc>
          <w:tcPr>
            <w:tcW w:w="794" w:type="dxa"/>
          </w:tcPr>
          <w:p w14:paraId="41AC78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8BF28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E4E3A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1C4CD98" w14:textId="77777777" w:rsidTr="007E1F29">
        <w:trPr>
          <w:cantSplit/>
        </w:trPr>
        <w:tc>
          <w:tcPr>
            <w:tcW w:w="794" w:type="dxa"/>
          </w:tcPr>
          <w:p w14:paraId="495F5A8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20410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6CC4B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435AF39" w14:textId="77777777" w:rsidTr="00572B29">
        <w:trPr>
          <w:cantSplit/>
        </w:trPr>
        <w:tc>
          <w:tcPr>
            <w:tcW w:w="794" w:type="dxa"/>
          </w:tcPr>
          <w:p w14:paraId="061023F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3FF20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8FD0A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D0FD81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A44AAA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53988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A5EFCAD" w14:textId="77777777" w:rsidTr="007E1F29">
        <w:trPr>
          <w:cantSplit/>
        </w:trPr>
        <w:tc>
          <w:tcPr>
            <w:tcW w:w="794" w:type="dxa"/>
          </w:tcPr>
          <w:p w14:paraId="73E21B7C" w14:textId="77777777" w:rsidR="00BC1A6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44454D2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AE64D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BCE5E9" w14:textId="77777777" w:rsidTr="007E1F29">
        <w:trPr>
          <w:cantSplit/>
        </w:trPr>
        <w:tc>
          <w:tcPr>
            <w:tcW w:w="794" w:type="dxa"/>
          </w:tcPr>
          <w:p w14:paraId="79101C4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1A197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511C7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AF8355" w14:textId="77777777" w:rsidTr="007E1F29">
        <w:trPr>
          <w:cantSplit/>
        </w:trPr>
        <w:tc>
          <w:tcPr>
            <w:tcW w:w="794" w:type="dxa"/>
          </w:tcPr>
          <w:p w14:paraId="69CCBA5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166DC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7D86F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3CC495" w14:textId="77777777" w:rsidTr="007E1F29">
        <w:trPr>
          <w:cantSplit/>
        </w:trPr>
        <w:tc>
          <w:tcPr>
            <w:tcW w:w="794" w:type="dxa"/>
          </w:tcPr>
          <w:p w14:paraId="7F4E000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634C6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76F90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E08D1FA" w14:textId="77777777" w:rsidTr="007E1F29">
        <w:trPr>
          <w:cantSplit/>
        </w:trPr>
        <w:tc>
          <w:tcPr>
            <w:tcW w:w="794" w:type="dxa"/>
          </w:tcPr>
          <w:p w14:paraId="0B4E5A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FD45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53DB1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426EA82" w14:textId="77777777" w:rsidTr="00572B29">
        <w:trPr>
          <w:cantSplit/>
        </w:trPr>
        <w:tc>
          <w:tcPr>
            <w:tcW w:w="794" w:type="dxa"/>
          </w:tcPr>
          <w:p w14:paraId="636C4EB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15B0A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3FF500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F2CC3D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4ADC50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6B948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9C57BEB" w14:textId="77777777" w:rsidTr="007E1F29">
        <w:trPr>
          <w:cantSplit/>
        </w:trPr>
        <w:tc>
          <w:tcPr>
            <w:tcW w:w="794" w:type="dxa"/>
          </w:tcPr>
          <w:p w14:paraId="236325E5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14:paraId="2DB17A9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CB9AA4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2F30023" w14:textId="77777777" w:rsidTr="007E1F29">
        <w:trPr>
          <w:cantSplit/>
        </w:trPr>
        <w:tc>
          <w:tcPr>
            <w:tcW w:w="794" w:type="dxa"/>
          </w:tcPr>
          <w:p w14:paraId="382FCD5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4B2A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A6B82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F728508" w14:textId="77777777" w:rsidTr="007E1F29">
        <w:trPr>
          <w:cantSplit/>
        </w:trPr>
        <w:tc>
          <w:tcPr>
            <w:tcW w:w="794" w:type="dxa"/>
          </w:tcPr>
          <w:p w14:paraId="6F592E5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544BC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EBC85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7CCF760" w14:textId="77777777" w:rsidTr="007E1F29">
        <w:trPr>
          <w:cantSplit/>
        </w:trPr>
        <w:tc>
          <w:tcPr>
            <w:tcW w:w="794" w:type="dxa"/>
          </w:tcPr>
          <w:p w14:paraId="0766577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35C4E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D06C0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83FE8E6" w14:textId="77777777" w:rsidTr="007E1F29">
        <w:trPr>
          <w:cantSplit/>
        </w:trPr>
        <w:tc>
          <w:tcPr>
            <w:tcW w:w="794" w:type="dxa"/>
          </w:tcPr>
          <w:p w14:paraId="2D3AE58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83789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B5A32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13A83A9" w14:textId="77777777" w:rsidTr="00572B29">
        <w:trPr>
          <w:cantSplit/>
        </w:trPr>
        <w:tc>
          <w:tcPr>
            <w:tcW w:w="794" w:type="dxa"/>
          </w:tcPr>
          <w:p w14:paraId="76D6BD6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2E2B2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D9B3F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980F4C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6DA3F8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C429B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85E9D36" w14:textId="77777777" w:rsidTr="007E1F29">
        <w:trPr>
          <w:cantSplit/>
        </w:trPr>
        <w:tc>
          <w:tcPr>
            <w:tcW w:w="794" w:type="dxa"/>
          </w:tcPr>
          <w:p w14:paraId="033B18B0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14:paraId="0D2ED9B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9637A7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609F063" w14:textId="77777777" w:rsidTr="007E1F29">
        <w:trPr>
          <w:cantSplit/>
        </w:trPr>
        <w:tc>
          <w:tcPr>
            <w:tcW w:w="794" w:type="dxa"/>
          </w:tcPr>
          <w:p w14:paraId="40C1F7A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7D0F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2845C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5FD5DA" w14:textId="77777777" w:rsidTr="007E1F29">
        <w:trPr>
          <w:cantSplit/>
        </w:trPr>
        <w:tc>
          <w:tcPr>
            <w:tcW w:w="794" w:type="dxa"/>
          </w:tcPr>
          <w:p w14:paraId="1657BA9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9D13C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0CC7F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8C76485" w14:textId="77777777" w:rsidTr="007E1F29">
        <w:trPr>
          <w:cantSplit/>
        </w:trPr>
        <w:tc>
          <w:tcPr>
            <w:tcW w:w="794" w:type="dxa"/>
          </w:tcPr>
          <w:p w14:paraId="0B9BC97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8D8A3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FC36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56F4B60" w14:textId="77777777" w:rsidTr="007E1F29">
        <w:trPr>
          <w:cantSplit/>
        </w:trPr>
        <w:tc>
          <w:tcPr>
            <w:tcW w:w="794" w:type="dxa"/>
          </w:tcPr>
          <w:p w14:paraId="1468337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AF42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C4940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D87484C" w14:textId="77777777" w:rsidTr="00572B29">
        <w:trPr>
          <w:cantSplit/>
        </w:trPr>
        <w:tc>
          <w:tcPr>
            <w:tcW w:w="794" w:type="dxa"/>
          </w:tcPr>
          <w:p w14:paraId="19AB675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A8105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ED670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61DA31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3961BB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2CAD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9812C39" w14:textId="77777777" w:rsidTr="007E1F29">
        <w:trPr>
          <w:cantSplit/>
        </w:trPr>
        <w:tc>
          <w:tcPr>
            <w:tcW w:w="794" w:type="dxa"/>
          </w:tcPr>
          <w:p w14:paraId="4A07115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14:paraId="0C30D18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E223B8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20A181" w14:textId="77777777" w:rsidTr="007E1F29">
        <w:trPr>
          <w:cantSplit/>
        </w:trPr>
        <w:tc>
          <w:tcPr>
            <w:tcW w:w="794" w:type="dxa"/>
          </w:tcPr>
          <w:p w14:paraId="7B8A738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7DEBD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CC5D3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8F97557" w14:textId="77777777" w:rsidTr="007E1F29">
        <w:trPr>
          <w:cantSplit/>
        </w:trPr>
        <w:tc>
          <w:tcPr>
            <w:tcW w:w="794" w:type="dxa"/>
          </w:tcPr>
          <w:p w14:paraId="1BE0B7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E2962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A6F45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DC8D554" w14:textId="77777777" w:rsidTr="007E1F29">
        <w:trPr>
          <w:cantSplit/>
        </w:trPr>
        <w:tc>
          <w:tcPr>
            <w:tcW w:w="794" w:type="dxa"/>
          </w:tcPr>
          <w:p w14:paraId="7517777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4F5A3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45A49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682B4E" w14:textId="77777777" w:rsidTr="007E1F29">
        <w:trPr>
          <w:cantSplit/>
        </w:trPr>
        <w:tc>
          <w:tcPr>
            <w:tcW w:w="794" w:type="dxa"/>
          </w:tcPr>
          <w:p w14:paraId="2CACDD7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BA0CC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891E9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182535C" w14:textId="77777777" w:rsidTr="00572B29">
        <w:trPr>
          <w:cantSplit/>
        </w:trPr>
        <w:tc>
          <w:tcPr>
            <w:tcW w:w="794" w:type="dxa"/>
          </w:tcPr>
          <w:p w14:paraId="345200A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EF5AF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C4B3C9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ED48A1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831E4C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23BB4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5A0CD0C" w14:textId="77777777" w:rsidTr="007E1F29">
        <w:trPr>
          <w:cantSplit/>
        </w:trPr>
        <w:tc>
          <w:tcPr>
            <w:tcW w:w="794" w:type="dxa"/>
          </w:tcPr>
          <w:p w14:paraId="2AC201B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14:paraId="6FC8011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6DF0A7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DB6438" w14:textId="77777777" w:rsidTr="007E1F29">
        <w:trPr>
          <w:cantSplit/>
        </w:trPr>
        <w:tc>
          <w:tcPr>
            <w:tcW w:w="794" w:type="dxa"/>
          </w:tcPr>
          <w:p w14:paraId="54E7151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0AAA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FDBA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2C248F8" w14:textId="77777777" w:rsidTr="007E1F29">
        <w:trPr>
          <w:cantSplit/>
        </w:trPr>
        <w:tc>
          <w:tcPr>
            <w:tcW w:w="794" w:type="dxa"/>
          </w:tcPr>
          <w:p w14:paraId="37A0B98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FA02D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14C2F6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DE63E3" w14:textId="77777777" w:rsidTr="007E1F29">
        <w:trPr>
          <w:cantSplit/>
        </w:trPr>
        <w:tc>
          <w:tcPr>
            <w:tcW w:w="794" w:type="dxa"/>
          </w:tcPr>
          <w:p w14:paraId="02763CC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07046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408FE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4911FE" w14:textId="77777777" w:rsidTr="007E1F29">
        <w:trPr>
          <w:cantSplit/>
        </w:trPr>
        <w:tc>
          <w:tcPr>
            <w:tcW w:w="794" w:type="dxa"/>
          </w:tcPr>
          <w:p w14:paraId="62AABC2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000E7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37A1D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A1B08F8" w14:textId="77777777" w:rsidTr="00572B29">
        <w:trPr>
          <w:cantSplit/>
        </w:trPr>
        <w:tc>
          <w:tcPr>
            <w:tcW w:w="794" w:type="dxa"/>
          </w:tcPr>
          <w:p w14:paraId="57442965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F4E5A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33C8B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5654FF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FA7FE4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D2D5E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400390B" w14:textId="77777777" w:rsidTr="007E1F29">
        <w:trPr>
          <w:cantSplit/>
        </w:trPr>
        <w:tc>
          <w:tcPr>
            <w:tcW w:w="794" w:type="dxa"/>
          </w:tcPr>
          <w:p w14:paraId="4AB9AE6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14:paraId="50640F5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9AC59D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739AEEF" w14:textId="77777777" w:rsidTr="007E1F29">
        <w:trPr>
          <w:cantSplit/>
        </w:trPr>
        <w:tc>
          <w:tcPr>
            <w:tcW w:w="794" w:type="dxa"/>
          </w:tcPr>
          <w:p w14:paraId="279938F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2AE04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EBC6E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2DB3BB" w14:textId="77777777" w:rsidTr="007E1F29">
        <w:trPr>
          <w:cantSplit/>
        </w:trPr>
        <w:tc>
          <w:tcPr>
            <w:tcW w:w="794" w:type="dxa"/>
          </w:tcPr>
          <w:p w14:paraId="1AF8D0B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6B66F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5A59A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BF080EE" w14:textId="77777777" w:rsidTr="007E1F29">
        <w:trPr>
          <w:cantSplit/>
        </w:trPr>
        <w:tc>
          <w:tcPr>
            <w:tcW w:w="794" w:type="dxa"/>
          </w:tcPr>
          <w:p w14:paraId="1E54EDF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39FF3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FFA1D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457828" w14:textId="77777777" w:rsidTr="007E1F29">
        <w:trPr>
          <w:cantSplit/>
        </w:trPr>
        <w:tc>
          <w:tcPr>
            <w:tcW w:w="794" w:type="dxa"/>
          </w:tcPr>
          <w:p w14:paraId="548F23C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5C196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47604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E01F16F" w14:textId="77777777" w:rsidTr="00572B29">
        <w:trPr>
          <w:cantSplit/>
        </w:trPr>
        <w:tc>
          <w:tcPr>
            <w:tcW w:w="794" w:type="dxa"/>
          </w:tcPr>
          <w:p w14:paraId="7F1F73D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AAF83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B980ED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79408D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37ED81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35308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FE43A02" w14:textId="77777777" w:rsidTr="007E1F29">
        <w:trPr>
          <w:cantSplit/>
        </w:trPr>
        <w:tc>
          <w:tcPr>
            <w:tcW w:w="794" w:type="dxa"/>
          </w:tcPr>
          <w:p w14:paraId="6523A00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14:paraId="22BF25C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19191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8AD400" w14:textId="77777777" w:rsidTr="007E1F29">
        <w:trPr>
          <w:cantSplit/>
        </w:trPr>
        <w:tc>
          <w:tcPr>
            <w:tcW w:w="794" w:type="dxa"/>
          </w:tcPr>
          <w:p w14:paraId="0192307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5A725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E0578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767540F" w14:textId="77777777" w:rsidTr="007E1F29">
        <w:trPr>
          <w:cantSplit/>
        </w:trPr>
        <w:tc>
          <w:tcPr>
            <w:tcW w:w="794" w:type="dxa"/>
          </w:tcPr>
          <w:p w14:paraId="65F3C47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C3DE9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03CC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D24D31C" w14:textId="77777777" w:rsidTr="007E1F29">
        <w:trPr>
          <w:cantSplit/>
        </w:trPr>
        <w:tc>
          <w:tcPr>
            <w:tcW w:w="794" w:type="dxa"/>
          </w:tcPr>
          <w:p w14:paraId="0210BA2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C19FC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1AEDE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92AA0B" w14:textId="77777777" w:rsidTr="007E1F29">
        <w:trPr>
          <w:cantSplit/>
        </w:trPr>
        <w:tc>
          <w:tcPr>
            <w:tcW w:w="794" w:type="dxa"/>
          </w:tcPr>
          <w:p w14:paraId="38C3DB7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C7860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6C8E0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51C89DB" w14:textId="77777777" w:rsidTr="00572B29">
        <w:trPr>
          <w:cantSplit/>
        </w:trPr>
        <w:tc>
          <w:tcPr>
            <w:tcW w:w="794" w:type="dxa"/>
          </w:tcPr>
          <w:p w14:paraId="5D92449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5EDBA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E14C4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AC71BD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838491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57BBA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432EB3E" w14:textId="77777777" w:rsidTr="007E1F29">
        <w:trPr>
          <w:cantSplit/>
        </w:trPr>
        <w:tc>
          <w:tcPr>
            <w:tcW w:w="794" w:type="dxa"/>
          </w:tcPr>
          <w:p w14:paraId="33849C4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14:paraId="016BB24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A2EB8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7A64F15" w14:textId="77777777" w:rsidTr="007E1F29">
        <w:trPr>
          <w:cantSplit/>
        </w:trPr>
        <w:tc>
          <w:tcPr>
            <w:tcW w:w="794" w:type="dxa"/>
          </w:tcPr>
          <w:p w14:paraId="4077944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7F8B5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11102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2E7432A" w14:textId="77777777" w:rsidTr="007E1F29">
        <w:trPr>
          <w:cantSplit/>
        </w:trPr>
        <w:tc>
          <w:tcPr>
            <w:tcW w:w="794" w:type="dxa"/>
          </w:tcPr>
          <w:p w14:paraId="4234D66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13394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88B07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35C299A" w14:textId="77777777" w:rsidTr="007E1F29">
        <w:trPr>
          <w:cantSplit/>
        </w:trPr>
        <w:tc>
          <w:tcPr>
            <w:tcW w:w="794" w:type="dxa"/>
          </w:tcPr>
          <w:p w14:paraId="1D0879B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31A0E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F6350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7874EC" w14:textId="77777777" w:rsidTr="007E1F29">
        <w:trPr>
          <w:cantSplit/>
        </w:trPr>
        <w:tc>
          <w:tcPr>
            <w:tcW w:w="794" w:type="dxa"/>
          </w:tcPr>
          <w:p w14:paraId="51B4C24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8ED72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E071B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A56CC0A" w14:textId="77777777" w:rsidTr="00572B29">
        <w:trPr>
          <w:cantSplit/>
        </w:trPr>
        <w:tc>
          <w:tcPr>
            <w:tcW w:w="794" w:type="dxa"/>
          </w:tcPr>
          <w:p w14:paraId="792A2E9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4B35A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DEA38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3EB6F6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35453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CAE407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DC92DA0" w14:textId="77777777" w:rsidTr="007E1F29">
        <w:trPr>
          <w:cantSplit/>
        </w:trPr>
        <w:tc>
          <w:tcPr>
            <w:tcW w:w="794" w:type="dxa"/>
          </w:tcPr>
          <w:p w14:paraId="4A1D339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14:paraId="5D50B651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6F1D6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B580773" w14:textId="77777777" w:rsidTr="007E1F29">
        <w:trPr>
          <w:cantSplit/>
        </w:trPr>
        <w:tc>
          <w:tcPr>
            <w:tcW w:w="794" w:type="dxa"/>
          </w:tcPr>
          <w:p w14:paraId="39E8282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59D9A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00BCC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769B56" w14:textId="77777777" w:rsidTr="007E1F29">
        <w:trPr>
          <w:cantSplit/>
        </w:trPr>
        <w:tc>
          <w:tcPr>
            <w:tcW w:w="794" w:type="dxa"/>
          </w:tcPr>
          <w:p w14:paraId="6B228DB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A43FA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2B12A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B6698F" w14:textId="77777777" w:rsidTr="007E1F29">
        <w:trPr>
          <w:cantSplit/>
        </w:trPr>
        <w:tc>
          <w:tcPr>
            <w:tcW w:w="794" w:type="dxa"/>
          </w:tcPr>
          <w:p w14:paraId="0F31D47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B1734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9F9F7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2D6712F" w14:textId="77777777" w:rsidTr="007E1F29">
        <w:trPr>
          <w:cantSplit/>
        </w:trPr>
        <w:tc>
          <w:tcPr>
            <w:tcW w:w="794" w:type="dxa"/>
          </w:tcPr>
          <w:p w14:paraId="79FC630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70A3D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4B53B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A4633E5" w14:textId="77777777" w:rsidTr="00572B29">
        <w:trPr>
          <w:cantSplit/>
        </w:trPr>
        <w:tc>
          <w:tcPr>
            <w:tcW w:w="794" w:type="dxa"/>
          </w:tcPr>
          <w:p w14:paraId="57C107A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4F0A2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419FF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64C74E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AA2EDC0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878D8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1827598" w14:textId="77777777" w:rsidTr="007E1F29">
        <w:trPr>
          <w:cantSplit/>
        </w:trPr>
        <w:tc>
          <w:tcPr>
            <w:tcW w:w="794" w:type="dxa"/>
          </w:tcPr>
          <w:p w14:paraId="0E2D1F4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14:paraId="7416A9F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8305C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09D90D" w14:textId="77777777" w:rsidTr="007E1F29">
        <w:trPr>
          <w:cantSplit/>
        </w:trPr>
        <w:tc>
          <w:tcPr>
            <w:tcW w:w="794" w:type="dxa"/>
          </w:tcPr>
          <w:p w14:paraId="14E6262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53840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FC1DA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431C069" w14:textId="77777777" w:rsidTr="007E1F29">
        <w:trPr>
          <w:cantSplit/>
        </w:trPr>
        <w:tc>
          <w:tcPr>
            <w:tcW w:w="794" w:type="dxa"/>
          </w:tcPr>
          <w:p w14:paraId="65D86B3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6E0B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38D43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32C24F8" w14:textId="77777777" w:rsidTr="007E1F29">
        <w:trPr>
          <w:cantSplit/>
        </w:trPr>
        <w:tc>
          <w:tcPr>
            <w:tcW w:w="794" w:type="dxa"/>
          </w:tcPr>
          <w:p w14:paraId="23AF36B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D3CC2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4B9F5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8525224" w14:textId="77777777" w:rsidTr="007E1F29">
        <w:trPr>
          <w:cantSplit/>
        </w:trPr>
        <w:tc>
          <w:tcPr>
            <w:tcW w:w="794" w:type="dxa"/>
          </w:tcPr>
          <w:p w14:paraId="5F93148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88A35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EE2D7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52D8760" w14:textId="77777777" w:rsidTr="00572B29">
        <w:trPr>
          <w:cantSplit/>
        </w:trPr>
        <w:tc>
          <w:tcPr>
            <w:tcW w:w="794" w:type="dxa"/>
          </w:tcPr>
          <w:p w14:paraId="09262638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94DEA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AF5340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B5DD96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719B53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4AA9B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5A6F878" w14:textId="77777777" w:rsidTr="007E1F29">
        <w:trPr>
          <w:cantSplit/>
        </w:trPr>
        <w:tc>
          <w:tcPr>
            <w:tcW w:w="794" w:type="dxa"/>
          </w:tcPr>
          <w:p w14:paraId="0A6A0AE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14:paraId="2131FD1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C730C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C4380CF" w14:textId="77777777" w:rsidTr="007E1F29">
        <w:trPr>
          <w:cantSplit/>
        </w:trPr>
        <w:tc>
          <w:tcPr>
            <w:tcW w:w="794" w:type="dxa"/>
          </w:tcPr>
          <w:p w14:paraId="4196D39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FD99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8C37B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6899849" w14:textId="77777777" w:rsidTr="007E1F29">
        <w:trPr>
          <w:cantSplit/>
        </w:trPr>
        <w:tc>
          <w:tcPr>
            <w:tcW w:w="794" w:type="dxa"/>
          </w:tcPr>
          <w:p w14:paraId="44B191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17FD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77BC9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D0EB6C1" w14:textId="77777777" w:rsidTr="007E1F29">
        <w:trPr>
          <w:cantSplit/>
        </w:trPr>
        <w:tc>
          <w:tcPr>
            <w:tcW w:w="794" w:type="dxa"/>
          </w:tcPr>
          <w:p w14:paraId="37A3F64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2C89E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B3BAB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C45E234" w14:textId="77777777" w:rsidTr="007E1F29">
        <w:trPr>
          <w:cantSplit/>
        </w:trPr>
        <w:tc>
          <w:tcPr>
            <w:tcW w:w="794" w:type="dxa"/>
          </w:tcPr>
          <w:p w14:paraId="7885CD6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5A03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812A6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71B73F3" w14:textId="77777777" w:rsidTr="00572B29">
        <w:trPr>
          <w:cantSplit/>
        </w:trPr>
        <w:tc>
          <w:tcPr>
            <w:tcW w:w="794" w:type="dxa"/>
          </w:tcPr>
          <w:p w14:paraId="6003C4B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9ED34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33C1D7A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8CBA4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438FE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F3C4A4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84BD706" w14:textId="77777777" w:rsidTr="007E1F29">
        <w:trPr>
          <w:cantSplit/>
        </w:trPr>
        <w:tc>
          <w:tcPr>
            <w:tcW w:w="794" w:type="dxa"/>
          </w:tcPr>
          <w:p w14:paraId="2780919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14:paraId="0A5E4FD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F2A640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31DB6B" w14:textId="77777777" w:rsidTr="007E1F29">
        <w:trPr>
          <w:cantSplit/>
        </w:trPr>
        <w:tc>
          <w:tcPr>
            <w:tcW w:w="794" w:type="dxa"/>
          </w:tcPr>
          <w:p w14:paraId="1084FEC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E42C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C582A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021E422" w14:textId="77777777" w:rsidTr="007E1F29">
        <w:trPr>
          <w:cantSplit/>
        </w:trPr>
        <w:tc>
          <w:tcPr>
            <w:tcW w:w="794" w:type="dxa"/>
          </w:tcPr>
          <w:p w14:paraId="45BB6BC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230F0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03856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914E69" w14:textId="77777777" w:rsidTr="007E1F29">
        <w:trPr>
          <w:cantSplit/>
        </w:trPr>
        <w:tc>
          <w:tcPr>
            <w:tcW w:w="794" w:type="dxa"/>
          </w:tcPr>
          <w:p w14:paraId="0F39E82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8B3CE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ABB6D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166C77" w14:textId="77777777" w:rsidTr="007E1F29">
        <w:trPr>
          <w:cantSplit/>
        </w:trPr>
        <w:tc>
          <w:tcPr>
            <w:tcW w:w="794" w:type="dxa"/>
          </w:tcPr>
          <w:p w14:paraId="7E79ED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A6D0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AC391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B0B6F17" w14:textId="77777777" w:rsidTr="00572B29">
        <w:trPr>
          <w:cantSplit/>
        </w:trPr>
        <w:tc>
          <w:tcPr>
            <w:tcW w:w="794" w:type="dxa"/>
          </w:tcPr>
          <w:p w14:paraId="214BCD8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19562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B1732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8F2305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29ADEE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653D6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BA73B76" w14:textId="77777777" w:rsidTr="007E1F29">
        <w:trPr>
          <w:cantSplit/>
        </w:trPr>
        <w:tc>
          <w:tcPr>
            <w:tcW w:w="794" w:type="dxa"/>
          </w:tcPr>
          <w:p w14:paraId="6E35B78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14:paraId="1DCF614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D4D97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CF194BB" w14:textId="77777777" w:rsidTr="007E1F29">
        <w:trPr>
          <w:cantSplit/>
        </w:trPr>
        <w:tc>
          <w:tcPr>
            <w:tcW w:w="794" w:type="dxa"/>
          </w:tcPr>
          <w:p w14:paraId="59A1158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C3B90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9E2B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588F1CD" w14:textId="77777777" w:rsidTr="007E1F29">
        <w:trPr>
          <w:cantSplit/>
        </w:trPr>
        <w:tc>
          <w:tcPr>
            <w:tcW w:w="794" w:type="dxa"/>
          </w:tcPr>
          <w:p w14:paraId="2AE3818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ED0FB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80494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82B04CA" w14:textId="77777777" w:rsidTr="007E1F29">
        <w:trPr>
          <w:cantSplit/>
        </w:trPr>
        <w:tc>
          <w:tcPr>
            <w:tcW w:w="794" w:type="dxa"/>
          </w:tcPr>
          <w:p w14:paraId="51B135B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668B1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F1DFF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CBCB72D" w14:textId="77777777" w:rsidTr="007E1F29">
        <w:trPr>
          <w:cantSplit/>
        </w:trPr>
        <w:tc>
          <w:tcPr>
            <w:tcW w:w="794" w:type="dxa"/>
          </w:tcPr>
          <w:p w14:paraId="65639A6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27B6F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A2EF2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A8FC7A5" w14:textId="77777777" w:rsidTr="00572B29">
        <w:trPr>
          <w:cantSplit/>
        </w:trPr>
        <w:tc>
          <w:tcPr>
            <w:tcW w:w="794" w:type="dxa"/>
          </w:tcPr>
          <w:p w14:paraId="4ECC32A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C033C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EAB0B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35328F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899FD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C6BD2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68D6ED7" w14:textId="77777777" w:rsidTr="007E1F29">
        <w:trPr>
          <w:cantSplit/>
        </w:trPr>
        <w:tc>
          <w:tcPr>
            <w:tcW w:w="794" w:type="dxa"/>
          </w:tcPr>
          <w:p w14:paraId="385703C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14:paraId="7D392C7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6C4B3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617E383" w14:textId="77777777" w:rsidTr="007E1F29">
        <w:trPr>
          <w:cantSplit/>
        </w:trPr>
        <w:tc>
          <w:tcPr>
            <w:tcW w:w="794" w:type="dxa"/>
          </w:tcPr>
          <w:p w14:paraId="2AE2185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CD24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FAC9A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83D09A" w14:textId="77777777" w:rsidTr="007E1F29">
        <w:trPr>
          <w:cantSplit/>
        </w:trPr>
        <w:tc>
          <w:tcPr>
            <w:tcW w:w="794" w:type="dxa"/>
          </w:tcPr>
          <w:p w14:paraId="6D80077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ABF34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A1569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2DA14BA" w14:textId="77777777" w:rsidTr="007E1F29">
        <w:trPr>
          <w:cantSplit/>
        </w:trPr>
        <w:tc>
          <w:tcPr>
            <w:tcW w:w="794" w:type="dxa"/>
          </w:tcPr>
          <w:p w14:paraId="09E64D1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27EDC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D8D7C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A5C75E1" w14:textId="77777777" w:rsidTr="007E1F29">
        <w:trPr>
          <w:cantSplit/>
        </w:trPr>
        <w:tc>
          <w:tcPr>
            <w:tcW w:w="794" w:type="dxa"/>
          </w:tcPr>
          <w:p w14:paraId="135A08F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1622E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45BC7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E26CB2B" w14:textId="77777777" w:rsidTr="00572B29">
        <w:trPr>
          <w:cantSplit/>
        </w:trPr>
        <w:tc>
          <w:tcPr>
            <w:tcW w:w="794" w:type="dxa"/>
          </w:tcPr>
          <w:p w14:paraId="58230D0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B7D30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4D097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93C8D4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371C43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8180F1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FFCFB4A" w14:textId="77777777" w:rsidTr="007E1F29">
        <w:trPr>
          <w:cantSplit/>
        </w:trPr>
        <w:tc>
          <w:tcPr>
            <w:tcW w:w="794" w:type="dxa"/>
          </w:tcPr>
          <w:p w14:paraId="3304635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14:paraId="4A62C65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A5F95A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980434" w14:textId="77777777" w:rsidTr="007E1F29">
        <w:trPr>
          <w:cantSplit/>
        </w:trPr>
        <w:tc>
          <w:tcPr>
            <w:tcW w:w="794" w:type="dxa"/>
          </w:tcPr>
          <w:p w14:paraId="374114A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C1610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B3D24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381E5F7" w14:textId="77777777" w:rsidTr="007E1F29">
        <w:trPr>
          <w:cantSplit/>
        </w:trPr>
        <w:tc>
          <w:tcPr>
            <w:tcW w:w="794" w:type="dxa"/>
          </w:tcPr>
          <w:p w14:paraId="46E6211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91812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35A7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3D350F3" w14:textId="77777777" w:rsidTr="007E1F29">
        <w:trPr>
          <w:cantSplit/>
        </w:trPr>
        <w:tc>
          <w:tcPr>
            <w:tcW w:w="794" w:type="dxa"/>
          </w:tcPr>
          <w:p w14:paraId="795FF5B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6173A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9E73F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6C67F7" w14:textId="77777777" w:rsidTr="007E1F29">
        <w:trPr>
          <w:cantSplit/>
        </w:trPr>
        <w:tc>
          <w:tcPr>
            <w:tcW w:w="794" w:type="dxa"/>
          </w:tcPr>
          <w:p w14:paraId="6CD5570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78EF8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89E03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360BC92" w14:textId="77777777" w:rsidTr="00572B29">
        <w:trPr>
          <w:cantSplit/>
        </w:trPr>
        <w:tc>
          <w:tcPr>
            <w:tcW w:w="794" w:type="dxa"/>
          </w:tcPr>
          <w:p w14:paraId="22DD467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E55E5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2EF0C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3FABA5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0D7BD8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900AC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A2C4AF0" w14:textId="77777777" w:rsidTr="007E1F29">
        <w:trPr>
          <w:cantSplit/>
        </w:trPr>
        <w:tc>
          <w:tcPr>
            <w:tcW w:w="794" w:type="dxa"/>
          </w:tcPr>
          <w:p w14:paraId="74CB054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14:paraId="2B9649D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F9B76E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C48F17" w14:textId="77777777" w:rsidTr="007E1F29">
        <w:trPr>
          <w:cantSplit/>
        </w:trPr>
        <w:tc>
          <w:tcPr>
            <w:tcW w:w="794" w:type="dxa"/>
          </w:tcPr>
          <w:p w14:paraId="2043B1A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04278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6DD6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29555A9" w14:textId="77777777" w:rsidTr="007E1F29">
        <w:trPr>
          <w:cantSplit/>
        </w:trPr>
        <w:tc>
          <w:tcPr>
            <w:tcW w:w="794" w:type="dxa"/>
          </w:tcPr>
          <w:p w14:paraId="49B223C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13222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12C82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4BACCE" w14:textId="77777777" w:rsidTr="007E1F29">
        <w:trPr>
          <w:cantSplit/>
        </w:trPr>
        <w:tc>
          <w:tcPr>
            <w:tcW w:w="794" w:type="dxa"/>
          </w:tcPr>
          <w:p w14:paraId="760417E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15B4C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C561F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F64251" w14:textId="77777777" w:rsidTr="007E1F29">
        <w:trPr>
          <w:cantSplit/>
        </w:trPr>
        <w:tc>
          <w:tcPr>
            <w:tcW w:w="794" w:type="dxa"/>
          </w:tcPr>
          <w:p w14:paraId="6631022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2D39B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0AD76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6C21E4F" w14:textId="77777777" w:rsidTr="00572B29">
        <w:trPr>
          <w:cantSplit/>
        </w:trPr>
        <w:tc>
          <w:tcPr>
            <w:tcW w:w="794" w:type="dxa"/>
          </w:tcPr>
          <w:p w14:paraId="0B5AEFB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AA6A7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118B7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7C09E4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C1F90F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08696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2C6241B" w14:textId="77777777" w:rsidTr="007E1F29">
        <w:trPr>
          <w:cantSplit/>
        </w:trPr>
        <w:tc>
          <w:tcPr>
            <w:tcW w:w="794" w:type="dxa"/>
          </w:tcPr>
          <w:p w14:paraId="438538C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14:paraId="68DEFC9B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D8DC4D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A53057" w14:textId="77777777" w:rsidTr="007E1F29">
        <w:trPr>
          <w:cantSplit/>
        </w:trPr>
        <w:tc>
          <w:tcPr>
            <w:tcW w:w="794" w:type="dxa"/>
          </w:tcPr>
          <w:p w14:paraId="1664072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728FB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FF928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A33782F" w14:textId="77777777" w:rsidTr="007E1F29">
        <w:trPr>
          <w:cantSplit/>
        </w:trPr>
        <w:tc>
          <w:tcPr>
            <w:tcW w:w="794" w:type="dxa"/>
          </w:tcPr>
          <w:p w14:paraId="623C57A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FB06D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2654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D110773" w14:textId="77777777" w:rsidTr="007E1F29">
        <w:trPr>
          <w:cantSplit/>
        </w:trPr>
        <w:tc>
          <w:tcPr>
            <w:tcW w:w="794" w:type="dxa"/>
          </w:tcPr>
          <w:p w14:paraId="6396696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57904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47D70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72F6C7D" w14:textId="77777777" w:rsidTr="007E1F29">
        <w:trPr>
          <w:cantSplit/>
        </w:trPr>
        <w:tc>
          <w:tcPr>
            <w:tcW w:w="794" w:type="dxa"/>
          </w:tcPr>
          <w:p w14:paraId="4157B3C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997E0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8512D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71E821F" w14:textId="77777777" w:rsidTr="00572B29">
        <w:trPr>
          <w:cantSplit/>
        </w:trPr>
        <w:tc>
          <w:tcPr>
            <w:tcW w:w="794" w:type="dxa"/>
          </w:tcPr>
          <w:p w14:paraId="1161B05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B76EB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72C8F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2EDFD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69550C7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48A4F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F1B107D" w14:textId="77777777" w:rsidTr="007E1F29">
        <w:trPr>
          <w:cantSplit/>
        </w:trPr>
        <w:tc>
          <w:tcPr>
            <w:tcW w:w="794" w:type="dxa"/>
          </w:tcPr>
          <w:p w14:paraId="2F358D6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14:paraId="347F898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CCE93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25DF66" w14:textId="77777777" w:rsidTr="007E1F29">
        <w:trPr>
          <w:cantSplit/>
        </w:trPr>
        <w:tc>
          <w:tcPr>
            <w:tcW w:w="794" w:type="dxa"/>
          </w:tcPr>
          <w:p w14:paraId="6C543F6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117B3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B1696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8287F7" w14:textId="77777777" w:rsidTr="007E1F29">
        <w:trPr>
          <w:cantSplit/>
        </w:trPr>
        <w:tc>
          <w:tcPr>
            <w:tcW w:w="794" w:type="dxa"/>
          </w:tcPr>
          <w:p w14:paraId="28F8287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344F7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D96EF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191EB93" w14:textId="77777777" w:rsidTr="007E1F29">
        <w:trPr>
          <w:cantSplit/>
        </w:trPr>
        <w:tc>
          <w:tcPr>
            <w:tcW w:w="794" w:type="dxa"/>
          </w:tcPr>
          <w:p w14:paraId="72A6FC3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2618D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9350D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071493C" w14:textId="77777777" w:rsidTr="007E1F29">
        <w:trPr>
          <w:cantSplit/>
        </w:trPr>
        <w:tc>
          <w:tcPr>
            <w:tcW w:w="794" w:type="dxa"/>
          </w:tcPr>
          <w:p w14:paraId="3607569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90F5A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2D06F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5185C54" w14:textId="77777777" w:rsidTr="00572B29">
        <w:trPr>
          <w:cantSplit/>
        </w:trPr>
        <w:tc>
          <w:tcPr>
            <w:tcW w:w="794" w:type="dxa"/>
          </w:tcPr>
          <w:p w14:paraId="5513674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6DD88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9ADF9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02FF9F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A7FFB2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D388B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1548BA4" w14:textId="77777777" w:rsidTr="007E1F29">
        <w:trPr>
          <w:cantSplit/>
        </w:trPr>
        <w:tc>
          <w:tcPr>
            <w:tcW w:w="794" w:type="dxa"/>
          </w:tcPr>
          <w:p w14:paraId="4B9568B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14:paraId="3DE0566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60A98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37D20A8" w14:textId="77777777" w:rsidTr="007E1F29">
        <w:trPr>
          <w:cantSplit/>
        </w:trPr>
        <w:tc>
          <w:tcPr>
            <w:tcW w:w="794" w:type="dxa"/>
          </w:tcPr>
          <w:p w14:paraId="137DE62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F2216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F86D1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94D9B9" w14:textId="77777777" w:rsidTr="007E1F29">
        <w:trPr>
          <w:cantSplit/>
        </w:trPr>
        <w:tc>
          <w:tcPr>
            <w:tcW w:w="794" w:type="dxa"/>
          </w:tcPr>
          <w:p w14:paraId="525AB40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BA73E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FE01B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CC668AF" w14:textId="77777777" w:rsidTr="007E1F29">
        <w:trPr>
          <w:cantSplit/>
        </w:trPr>
        <w:tc>
          <w:tcPr>
            <w:tcW w:w="794" w:type="dxa"/>
          </w:tcPr>
          <w:p w14:paraId="1771349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FA9EE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ADEF6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8A0AF5" w14:textId="77777777" w:rsidTr="007E1F29">
        <w:trPr>
          <w:cantSplit/>
        </w:trPr>
        <w:tc>
          <w:tcPr>
            <w:tcW w:w="794" w:type="dxa"/>
          </w:tcPr>
          <w:p w14:paraId="42AADDB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095F2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94E7B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CA44447" w14:textId="77777777" w:rsidTr="00572B29">
        <w:trPr>
          <w:cantSplit/>
        </w:trPr>
        <w:tc>
          <w:tcPr>
            <w:tcW w:w="794" w:type="dxa"/>
          </w:tcPr>
          <w:p w14:paraId="2BD32AC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1BE81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DC23E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A396EA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C5ADD3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E46D1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E1F80A3" w14:textId="77777777" w:rsidTr="007E1F29">
        <w:trPr>
          <w:cantSplit/>
        </w:trPr>
        <w:tc>
          <w:tcPr>
            <w:tcW w:w="794" w:type="dxa"/>
          </w:tcPr>
          <w:p w14:paraId="78570D6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14:paraId="3EAB0C1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FC24E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C8A479C" w14:textId="77777777" w:rsidTr="007E1F29">
        <w:trPr>
          <w:cantSplit/>
        </w:trPr>
        <w:tc>
          <w:tcPr>
            <w:tcW w:w="794" w:type="dxa"/>
          </w:tcPr>
          <w:p w14:paraId="7996D03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BDE5F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2CA38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BD29C52" w14:textId="77777777" w:rsidTr="007E1F29">
        <w:trPr>
          <w:cantSplit/>
        </w:trPr>
        <w:tc>
          <w:tcPr>
            <w:tcW w:w="794" w:type="dxa"/>
          </w:tcPr>
          <w:p w14:paraId="6FEA164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66274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E3F6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5E10FE" w14:textId="77777777" w:rsidTr="007E1F29">
        <w:trPr>
          <w:cantSplit/>
        </w:trPr>
        <w:tc>
          <w:tcPr>
            <w:tcW w:w="794" w:type="dxa"/>
          </w:tcPr>
          <w:p w14:paraId="09C3E1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EE70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1CFC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2397E7" w14:textId="77777777" w:rsidTr="007E1F29">
        <w:trPr>
          <w:cantSplit/>
        </w:trPr>
        <w:tc>
          <w:tcPr>
            <w:tcW w:w="794" w:type="dxa"/>
          </w:tcPr>
          <w:p w14:paraId="46BE9D3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A12E2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736CD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3722076" w14:textId="77777777" w:rsidTr="00572B29">
        <w:trPr>
          <w:cantSplit/>
        </w:trPr>
        <w:tc>
          <w:tcPr>
            <w:tcW w:w="794" w:type="dxa"/>
          </w:tcPr>
          <w:p w14:paraId="2A872EF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20ABF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5420C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F3539A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279C72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D94B9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6B02F4D" w14:textId="77777777" w:rsidTr="007E1F29">
        <w:trPr>
          <w:cantSplit/>
        </w:trPr>
        <w:tc>
          <w:tcPr>
            <w:tcW w:w="794" w:type="dxa"/>
          </w:tcPr>
          <w:p w14:paraId="37F1305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14:paraId="3AD8DC9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92616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4F6909" w14:textId="77777777" w:rsidTr="007E1F29">
        <w:trPr>
          <w:cantSplit/>
        </w:trPr>
        <w:tc>
          <w:tcPr>
            <w:tcW w:w="794" w:type="dxa"/>
          </w:tcPr>
          <w:p w14:paraId="30133FE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86DA0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67345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953DBC8" w14:textId="77777777" w:rsidTr="007E1F29">
        <w:trPr>
          <w:cantSplit/>
        </w:trPr>
        <w:tc>
          <w:tcPr>
            <w:tcW w:w="794" w:type="dxa"/>
          </w:tcPr>
          <w:p w14:paraId="7C7D550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34212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E8716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1ED7423" w14:textId="77777777" w:rsidTr="007E1F29">
        <w:trPr>
          <w:cantSplit/>
        </w:trPr>
        <w:tc>
          <w:tcPr>
            <w:tcW w:w="794" w:type="dxa"/>
          </w:tcPr>
          <w:p w14:paraId="41234D3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5519D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CDC43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597DEA" w14:textId="77777777" w:rsidTr="007E1F29">
        <w:trPr>
          <w:cantSplit/>
        </w:trPr>
        <w:tc>
          <w:tcPr>
            <w:tcW w:w="794" w:type="dxa"/>
          </w:tcPr>
          <w:p w14:paraId="5D8D1A6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3A203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F3503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0A10BAD" w14:textId="77777777" w:rsidTr="00572B29">
        <w:trPr>
          <w:cantSplit/>
        </w:trPr>
        <w:tc>
          <w:tcPr>
            <w:tcW w:w="794" w:type="dxa"/>
          </w:tcPr>
          <w:p w14:paraId="2E40405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F21F2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49F23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07AFA3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DD35D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68470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AD8F43B" w14:textId="77777777" w:rsidTr="007E1F29">
        <w:trPr>
          <w:cantSplit/>
        </w:trPr>
        <w:tc>
          <w:tcPr>
            <w:tcW w:w="794" w:type="dxa"/>
          </w:tcPr>
          <w:p w14:paraId="68DEF6A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14:paraId="4CA99EF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434C7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1FFC9BB" w14:textId="77777777" w:rsidTr="007E1F29">
        <w:trPr>
          <w:cantSplit/>
        </w:trPr>
        <w:tc>
          <w:tcPr>
            <w:tcW w:w="794" w:type="dxa"/>
          </w:tcPr>
          <w:p w14:paraId="401E391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8160B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68A7F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62A435C" w14:textId="77777777" w:rsidTr="007E1F29">
        <w:trPr>
          <w:cantSplit/>
        </w:trPr>
        <w:tc>
          <w:tcPr>
            <w:tcW w:w="794" w:type="dxa"/>
          </w:tcPr>
          <w:p w14:paraId="4CEAC41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7209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F6190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AC0A566" w14:textId="77777777" w:rsidTr="007E1F29">
        <w:trPr>
          <w:cantSplit/>
        </w:trPr>
        <w:tc>
          <w:tcPr>
            <w:tcW w:w="794" w:type="dxa"/>
          </w:tcPr>
          <w:p w14:paraId="6E66EDE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C1635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0D429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D565811" w14:textId="77777777" w:rsidTr="007E1F29">
        <w:trPr>
          <w:cantSplit/>
        </w:trPr>
        <w:tc>
          <w:tcPr>
            <w:tcW w:w="794" w:type="dxa"/>
          </w:tcPr>
          <w:p w14:paraId="0B960E5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B1537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DAA0C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BA15E1F" w14:textId="77777777" w:rsidTr="00572B29">
        <w:trPr>
          <w:cantSplit/>
        </w:trPr>
        <w:tc>
          <w:tcPr>
            <w:tcW w:w="794" w:type="dxa"/>
          </w:tcPr>
          <w:p w14:paraId="747D6E5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FF350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A4C7A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F3E127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48BCC7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2310FF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90566FF" w14:textId="77777777" w:rsidTr="007E1F29">
        <w:trPr>
          <w:cantSplit/>
        </w:trPr>
        <w:tc>
          <w:tcPr>
            <w:tcW w:w="794" w:type="dxa"/>
          </w:tcPr>
          <w:p w14:paraId="5B56CDE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14:paraId="2C26B22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8D265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2479EB" w14:textId="77777777" w:rsidTr="007E1F29">
        <w:trPr>
          <w:cantSplit/>
        </w:trPr>
        <w:tc>
          <w:tcPr>
            <w:tcW w:w="794" w:type="dxa"/>
          </w:tcPr>
          <w:p w14:paraId="1F4D1AB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07467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26DE2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F88B4E7" w14:textId="77777777" w:rsidTr="007E1F29">
        <w:trPr>
          <w:cantSplit/>
        </w:trPr>
        <w:tc>
          <w:tcPr>
            <w:tcW w:w="794" w:type="dxa"/>
          </w:tcPr>
          <w:p w14:paraId="666615C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5EFC6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05548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096B137" w14:textId="77777777" w:rsidTr="007E1F29">
        <w:trPr>
          <w:cantSplit/>
        </w:trPr>
        <w:tc>
          <w:tcPr>
            <w:tcW w:w="794" w:type="dxa"/>
          </w:tcPr>
          <w:p w14:paraId="1A90F76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70236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0BF3D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1F48F0E" w14:textId="77777777" w:rsidTr="007E1F29">
        <w:trPr>
          <w:cantSplit/>
        </w:trPr>
        <w:tc>
          <w:tcPr>
            <w:tcW w:w="794" w:type="dxa"/>
          </w:tcPr>
          <w:p w14:paraId="301935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1C501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3922B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4A4D9DD" w14:textId="77777777" w:rsidTr="00572B29">
        <w:trPr>
          <w:cantSplit/>
        </w:trPr>
        <w:tc>
          <w:tcPr>
            <w:tcW w:w="794" w:type="dxa"/>
          </w:tcPr>
          <w:p w14:paraId="7E20F31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1B700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46C4A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380D65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CF344E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A77D5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6236C97" w14:textId="77777777" w:rsidTr="007E1F29">
        <w:trPr>
          <w:cantSplit/>
        </w:trPr>
        <w:tc>
          <w:tcPr>
            <w:tcW w:w="794" w:type="dxa"/>
          </w:tcPr>
          <w:p w14:paraId="70AA952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14:paraId="5B27D33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1DE3EF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7FCB6C5" w14:textId="77777777" w:rsidTr="007E1F29">
        <w:trPr>
          <w:cantSplit/>
        </w:trPr>
        <w:tc>
          <w:tcPr>
            <w:tcW w:w="794" w:type="dxa"/>
          </w:tcPr>
          <w:p w14:paraId="7809C04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228BC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595A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5C013FB" w14:textId="77777777" w:rsidTr="007E1F29">
        <w:trPr>
          <w:cantSplit/>
        </w:trPr>
        <w:tc>
          <w:tcPr>
            <w:tcW w:w="794" w:type="dxa"/>
          </w:tcPr>
          <w:p w14:paraId="14FC970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3AE43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52422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4A92A4" w14:textId="77777777" w:rsidTr="007E1F29">
        <w:trPr>
          <w:cantSplit/>
        </w:trPr>
        <w:tc>
          <w:tcPr>
            <w:tcW w:w="794" w:type="dxa"/>
          </w:tcPr>
          <w:p w14:paraId="54CB40C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81D04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207C3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C14DE4" w14:textId="77777777" w:rsidTr="007E1F29">
        <w:trPr>
          <w:cantSplit/>
        </w:trPr>
        <w:tc>
          <w:tcPr>
            <w:tcW w:w="794" w:type="dxa"/>
          </w:tcPr>
          <w:p w14:paraId="67E861B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F87B0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955A9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3A2F4E8" w14:textId="77777777" w:rsidTr="00572B29">
        <w:trPr>
          <w:cantSplit/>
        </w:trPr>
        <w:tc>
          <w:tcPr>
            <w:tcW w:w="794" w:type="dxa"/>
          </w:tcPr>
          <w:p w14:paraId="25D5E10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274C3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9A1A7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0B6E2D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F6D55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638A20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5811989" w14:textId="77777777" w:rsidTr="007E1F29">
        <w:trPr>
          <w:cantSplit/>
        </w:trPr>
        <w:tc>
          <w:tcPr>
            <w:tcW w:w="794" w:type="dxa"/>
          </w:tcPr>
          <w:p w14:paraId="232822B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14:paraId="55C7FE6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7772E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1D4279" w14:textId="77777777" w:rsidTr="007E1F29">
        <w:trPr>
          <w:cantSplit/>
        </w:trPr>
        <w:tc>
          <w:tcPr>
            <w:tcW w:w="794" w:type="dxa"/>
          </w:tcPr>
          <w:p w14:paraId="64BD670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262B3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55D01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25E4BF0" w14:textId="77777777" w:rsidTr="007E1F29">
        <w:trPr>
          <w:cantSplit/>
        </w:trPr>
        <w:tc>
          <w:tcPr>
            <w:tcW w:w="794" w:type="dxa"/>
          </w:tcPr>
          <w:p w14:paraId="788BEB4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CEF6E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E23D8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7F3FB9" w14:textId="77777777" w:rsidTr="007E1F29">
        <w:trPr>
          <w:cantSplit/>
        </w:trPr>
        <w:tc>
          <w:tcPr>
            <w:tcW w:w="794" w:type="dxa"/>
          </w:tcPr>
          <w:p w14:paraId="56941A5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C45C5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18624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DFADE72" w14:textId="77777777" w:rsidTr="007E1F29">
        <w:trPr>
          <w:cantSplit/>
        </w:trPr>
        <w:tc>
          <w:tcPr>
            <w:tcW w:w="794" w:type="dxa"/>
          </w:tcPr>
          <w:p w14:paraId="20BC4E5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16009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20DE3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4B6CDC3" w14:textId="77777777" w:rsidTr="00572B29">
        <w:trPr>
          <w:cantSplit/>
        </w:trPr>
        <w:tc>
          <w:tcPr>
            <w:tcW w:w="794" w:type="dxa"/>
          </w:tcPr>
          <w:p w14:paraId="5C3480C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3DF39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00668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BDE816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E69A407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C684B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DFDB4B6" w14:textId="77777777" w:rsidTr="007E1F29">
        <w:trPr>
          <w:cantSplit/>
        </w:trPr>
        <w:tc>
          <w:tcPr>
            <w:tcW w:w="794" w:type="dxa"/>
          </w:tcPr>
          <w:p w14:paraId="221812B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14:paraId="10936B9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2929F8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46A3CBA" w14:textId="77777777" w:rsidTr="007E1F29">
        <w:trPr>
          <w:cantSplit/>
        </w:trPr>
        <w:tc>
          <w:tcPr>
            <w:tcW w:w="794" w:type="dxa"/>
          </w:tcPr>
          <w:p w14:paraId="190A815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109B3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1F075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C3669D" w14:textId="77777777" w:rsidTr="007E1F29">
        <w:trPr>
          <w:cantSplit/>
        </w:trPr>
        <w:tc>
          <w:tcPr>
            <w:tcW w:w="794" w:type="dxa"/>
          </w:tcPr>
          <w:p w14:paraId="4AA8590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6D2B6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25F20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2EA38A" w14:textId="77777777" w:rsidTr="007E1F29">
        <w:trPr>
          <w:cantSplit/>
        </w:trPr>
        <w:tc>
          <w:tcPr>
            <w:tcW w:w="794" w:type="dxa"/>
          </w:tcPr>
          <w:p w14:paraId="47446DF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3BDA9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3E041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A4EB4BF" w14:textId="77777777" w:rsidTr="007E1F29">
        <w:trPr>
          <w:cantSplit/>
        </w:trPr>
        <w:tc>
          <w:tcPr>
            <w:tcW w:w="794" w:type="dxa"/>
          </w:tcPr>
          <w:p w14:paraId="5444DB2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97F79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1BA2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A8A1BF2" w14:textId="77777777" w:rsidTr="00572B29">
        <w:trPr>
          <w:cantSplit/>
        </w:trPr>
        <w:tc>
          <w:tcPr>
            <w:tcW w:w="794" w:type="dxa"/>
          </w:tcPr>
          <w:p w14:paraId="0878C9A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DD8D8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5F18D0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CA044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E47ADD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E404FD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45F172D" w14:textId="77777777" w:rsidTr="007E1F29">
        <w:trPr>
          <w:cantSplit/>
        </w:trPr>
        <w:tc>
          <w:tcPr>
            <w:tcW w:w="794" w:type="dxa"/>
          </w:tcPr>
          <w:p w14:paraId="3B703C7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14:paraId="5BCB640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C994D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486DCF" w14:textId="77777777" w:rsidTr="007E1F29">
        <w:trPr>
          <w:cantSplit/>
        </w:trPr>
        <w:tc>
          <w:tcPr>
            <w:tcW w:w="794" w:type="dxa"/>
          </w:tcPr>
          <w:p w14:paraId="2F08FF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4C144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B1D51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E13F838" w14:textId="77777777" w:rsidTr="007E1F29">
        <w:trPr>
          <w:cantSplit/>
        </w:trPr>
        <w:tc>
          <w:tcPr>
            <w:tcW w:w="794" w:type="dxa"/>
          </w:tcPr>
          <w:p w14:paraId="7EA956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E83A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ECA21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AABAD0" w14:textId="77777777" w:rsidTr="007E1F29">
        <w:trPr>
          <w:cantSplit/>
        </w:trPr>
        <w:tc>
          <w:tcPr>
            <w:tcW w:w="794" w:type="dxa"/>
          </w:tcPr>
          <w:p w14:paraId="6F26535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57DFA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2C32E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6DA152F" w14:textId="77777777" w:rsidTr="007E1F29">
        <w:trPr>
          <w:cantSplit/>
        </w:trPr>
        <w:tc>
          <w:tcPr>
            <w:tcW w:w="794" w:type="dxa"/>
          </w:tcPr>
          <w:p w14:paraId="14CD9C0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E8541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EE1CF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A740AE1" w14:textId="77777777" w:rsidTr="00572B29">
        <w:trPr>
          <w:cantSplit/>
        </w:trPr>
        <w:tc>
          <w:tcPr>
            <w:tcW w:w="794" w:type="dxa"/>
          </w:tcPr>
          <w:p w14:paraId="376B83A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A6F79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D2431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044B7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648BA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4EEF7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8C5E7A1" w14:textId="77777777" w:rsidTr="007E1F29">
        <w:trPr>
          <w:cantSplit/>
        </w:trPr>
        <w:tc>
          <w:tcPr>
            <w:tcW w:w="794" w:type="dxa"/>
          </w:tcPr>
          <w:p w14:paraId="373F1BE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14:paraId="0B1E7EA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BEDB1A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087846A" w14:textId="77777777" w:rsidTr="007E1F29">
        <w:trPr>
          <w:cantSplit/>
        </w:trPr>
        <w:tc>
          <w:tcPr>
            <w:tcW w:w="794" w:type="dxa"/>
          </w:tcPr>
          <w:p w14:paraId="3B53E4A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77BA5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34E6D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609D4FE" w14:textId="77777777" w:rsidTr="007E1F29">
        <w:trPr>
          <w:cantSplit/>
        </w:trPr>
        <w:tc>
          <w:tcPr>
            <w:tcW w:w="794" w:type="dxa"/>
          </w:tcPr>
          <w:p w14:paraId="49EFC1F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0999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41EC0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6E8D8A3" w14:textId="77777777" w:rsidTr="007E1F29">
        <w:trPr>
          <w:cantSplit/>
        </w:trPr>
        <w:tc>
          <w:tcPr>
            <w:tcW w:w="794" w:type="dxa"/>
          </w:tcPr>
          <w:p w14:paraId="123CCA1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20FE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CCF53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176C0C5" w14:textId="77777777" w:rsidTr="007E1F29">
        <w:trPr>
          <w:cantSplit/>
        </w:trPr>
        <w:tc>
          <w:tcPr>
            <w:tcW w:w="794" w:type="dxa"/>
          </w:tcPr>
          <w:p w14:paraId="1DCBB6E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33FBD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51CE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2643FC7" w14:textId="77777777" w:rsidTr="00572B29">
        <w:trPr>
          <w:cantSplit/>
        </w:trPr>
        <w:tc>
          <w:tcPr>
            <w:tcW w:w="794" w:type="dxa"/>
          </w:tcPr>
          <w:p w14:paraId="53CE37E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43A02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EF8AE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D07CBA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2B1E44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EDED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5211B51" w14:textId="77777777" w:rsidTr="007E1F29">
        <w:trPr>
          <w:cantSplit/>
        </w:trPr>
        <w:tc>
          <w:tcPr>
            <w:tcW w:w="794" w:type="dxa"/>
          </w:tcPr>
          <w:p w14:paraId="6F1C8E92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14:paraId="35966D21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6E548A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BABB873" w14:textId="77777777" w:rsidTr="007E1F29">
        <w:trPr>
          <w:cantSplit/>
        </w:trPr>
        <w:tc>
          <w:tcPr>
            <w:tcW w:w="794" w:type="dxa"/>
          </w:tcPr>
          <w:p w14:paraId="6221B47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14078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70990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461D71" w14:textId="77777777" w:rsidTr="007E1F29">
        <w:trPr>
          <w:cantSplit/>
        </w:trPr>
        <w:tc>
          <w:tcPr>
            <w:tcW w:w="794" w:type="dxa"/>
          </w:tcPr>
          <w:p w14:paraId="25CFE6E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D8E3B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A489C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7CFA249" w14:textId="77777777" w:rsidTr="007E1F29">
        <w:trPr>
          <w:cantSplit/>
        </w:trPr>
        <w:tc>
          <w:tcPr>
            <w:tcW w:w="794" w:type="dxa"/>
          </w:tcPr>
          <w:p w14:paraId="25E4277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CB72B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FC0EC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47EEA1" w14:textId="77777777" w:rsidTr="007E1F29">
        <w:trPr>
          <w:cantSplit/>
        </w:trPr>
        <w:tc>
          <w:tcPr>
            <w:tcW w:w="794" w:type="dxa"/>
          </w:tcPr>
          <w:p w14:paraId="5391BAF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BF480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3B701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D6D3787" w14:textId="77777777" w:rsidTr="00572B29">
        <w:trPr>
          <w:cantSplit/>
        </w:trPr>
        <w:tc>
          <w:tcPr>
            <w:tcW w:w="794" w:type="dxa"/>
          </w:tcPr>
          <w:p w14:paraId="1E9A936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155BB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F8160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86C358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571D83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81AA3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94A5CCC" w14:textId="77777777" w:rsidTr="007E1F29">
        <w:trPr>
          <w:cantSplit/>
        </w:trPr>
        <w:tc>
          <w:tcPr>
            <w:tcW w:w="794" w:type="dxa"/>
          </w:tcPr>
          <w:p w14:paraId="5A4E80A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14:paraId="10AAE6E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6A04E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DD4AA09" w14:textId="77777777" w:rsidTr="007E1F29">
        <w:trPr>
          <w:cantSplit/>
        </w:trPr>
        <w:tc>
          <w:tcPr>
            <w:tcW w:w="794" w:type="dxa"/>
          </w:tcPr>
          <w:p w14:paraId="04D6B9E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A6AAC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F3A38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9B2D6F5" w14:textId="77777777" w:rsidTr="007E1F29">
        <w:trPr>
          <w:cantSplit/>
        </w:trPr>
        <w:tc>
          <w:tcPr>
            <w:tcW w:w="794" w:type="dxa"/>
          </w:tcPr>
          <w:p w14:paraId="628C061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D387A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0750C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1EC28F" w14:textId="77777777" w:rsidTr="007E1F29">
        <w:trPr>
          <w:cantSplit/>
        </w:trPr>
        <w:tc>
          <w:tcPr>
            <w:tcW w:w="794" w:type="dxa"/>
          </w:tcPr>
          <w:p w14:paraId="1CED47B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E5726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63A0D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EB2195" w14:textId="77777777" w:rsidTr="007E1F29">
        <w:trPr>
          <w:cantSplit/>
        </w:trPr>
        <w:tc>
          <w:tcPr>
            <w:tcW w:w="794" w:type="dxa"/>
          </w:tcPr>
          <w:p w14:paraId="4A1AA8F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D1BED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93ECA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E9A4241" w14:textId="77777777" w:rsidTr="00572B29">
        <w:trPr>
          <w:cantSplit/>
        </w:trPr>
        <w:tc>
          <w:tcPr>
            <w:tcW w:w="794" w:type="dxa"/>
          </w:tcPr>
          <w:p w14:paraId="6074133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1206C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EC822A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440894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24A7B3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65036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A5A1FF2" w14:textId="77777777" w:rsidTr="007E1F29">
        <w:trPr>
          <w:cantSplit/>
        </w:trPr>
        <w:tc>
          <w:tcPr>
            <w:tcW w:w="794" w:type="dxa"/>
          </w:tcPr>
          <w:p w14:paraId="3ADE05F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14:paraId="7298750D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CF722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3C98AF" w14:textId="77777777" w:rsidTr="007E1F29">
        <w:trPr>
          <w:cantSplit/>
        </w:trPr>
        <w:tc>
          <w:tcPr>
            <w:tcW w:w="794" w:type="dxa"/>
          </w:tcPr>
          <w:p w14:paraId="6E887D7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418C6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B42D5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7F2513" w14:textId="77777777" w:rsidTr="007E1F29">
        <w:trPr>
          <w:cantSplit/>
        </w:trPr>
        <w:tc>
          <w:tcPr>
            <w:tcW w:w="794" w:type="dxa"/>
          </w:tcPr>
          <w:p w14:paraId="2CBA33E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55BC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7F236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6E4D09E" w14:textId="77777777" w:rsidTr="007E1F29">
        <w:trPr>
          <w:cantSplit/>
        </w:trPr>
        <w:tc>
          <w:tcPr>
            <w:tcW w:w="794" w:type="dxa"/>
          </w:tcPr>
          <w:p w14:paraId="09BE3C3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19F76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35254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1969FDA" w14:textId="77777777" w:rsidTr="007E1F29">
        <w:trPr>
          <w:cantSplit/>
        </w:trPr>
        <w:tc>
          <w:tcPr>
            <w:tcW w:w="794" w:type="dxa"/>
          </w:tcPr>
          <w:p w14:paraId="3324087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660A5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A6584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4F40A46" w14:textId="77777777" w:rsidTr="00572B29">
        <w:trPr>
          <w:cantSplit/>
        </w:trPr>
        <w:tc>
          <w:tcPr>
            <w:tcW w:w="794" w:type="dxa"/>
          </w:tcPr>
          <w:p w14:paraId="0A7F16C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9AC7E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13B12A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98C0A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248120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E92DB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08F64BF" w14:textId="77777777" w:rsidTr="007E1F29">
        <w:trPr>
          <w:cantSplit/>
        </w:trPr>
        <w:tc>
          <w:tcPr>
            <w:tcW w:w="794" w:type="dxa"/>
          </w:tcPr>
          <w:p w14:paraId="3C7A658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14:paraId="3E95C4E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2AFE27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507576" w14:textId="77777777" w:rsidTr="007E1F29">
        <w:trPr>
          <w:cantSplit/>
        </w:trPr>
        <w:tc>
          <w:tcPr>
            <w:tcW w:w="794" w:type="dxa"/>
          </w:tcPr>
          <w:p w14:paraId="1818966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4DDA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C0C4F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433A24" w14:textId="77777777" w:rsidTr="007E1F29">
        <w:trPr>
          <w:cantSplit/>
        </w:trPr>
        <w:tc>
          <w:tcPr>
            <w:tcW w:w="794" w:type="dxa"/>
          </w:tcPr>
          <w:p w14:paraId="26B6F44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C61B6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16804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885BA9" w14:textId="77777777" w:rsidTr="007E1F29">
        <w:trPr>
          <w:cantSplit/>
        </w:trPr>
        <w:tc>
          <w:tcPr>
            <w:tcW w:w="794" w:type="dxa"/>
          </w:tcPr>
          <w:p w14:paraId="021A73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BDDE1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DFD328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5FA0E7" w14:textId="77777777" w:rsidTr="007E1F29">
        <w:trPr>
          <w:cantSplit/>
        </w:trPr>
        <w:tc>
          <w:tcPr>
            <w:tcW w:w="794" w:type="dxa"/>
          </w:tcPr>
          <w:p w14:paraId="5B31041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779C5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B553E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27972D9" w14:textId="77777777" w:rsidTr="00572B29">
        <w:trPr>
          <w:cantSplit/>
        </w:trPr>
        <w:tc>
          <w:tcPr>
            <w:tcW w:w="794" w:type="dxa"/>
          </w:tcPr>
          <w:p w14:paraId="43AC974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357FE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37E12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048F94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2C635D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0D5A2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3C2E992" w14:textId="77777777" w:rsidTr="007E1F29">
        <w:trPr>
          <w:cantSplit/>
        </w:trPr>
        <w:tc>
          <w:tcPr>
            <w:tcW w:w="794" w:type="dxa"/>
          </w:tcPr>
          <w:p w14:paraId="5A8F70D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14:paraId="4BE96284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3753D71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96E3A0" w14:textId="77777777" w:rsidTr="007E1F29">
        <w:trPr>
          <w:cantSplit/>
        </w:trPr>
        <w:tc>
          <w:tcPr>
            <w:tcW w:w="794" w:type="dxa"/>
          </w:tcPr>
          <w:p w14:paraId="778777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0DE30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CB4EB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C862712" w14:textId="77777777" w:rsidTr="007E1F29">
        <w:trPr>
          <w:cantSplit/>
        </w:trPr>
        <w:tc>
          <w:tcPr>
            <w:tcW w:w="794" w:type="dxa"/>
          </w:tcPr>
          <w:p w14:paraId="57A7263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7336C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09156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94A906D" w14:textId="77777777" w:rsidTr="007E1F29">
        <w:trPr>
          <w:cantSplit/>
        </w:trPr>
        <w:tc>
          <w:tcPr>
            <w:tcW w:w="794" w:type="dxa"/>
          </w:tcPr>
          <w:p w14:paraId="5195A88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6FAF8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AD3EA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0D03FF4" w14:textId="77777777" w:rsidTr="007E1F29">
        <w:trPr>
          <w:cantSplit/>
        </w:trPr>
        <w:tc>
          <w:tcPr>
            <w:tcW w:w="794" w:type="dxa"/>
          </w:tcPr>
          <w:p w14:paraId="0C9358B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BEA03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1572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2132A13" w14:textId="77777777" w:rsidTr="00572B29">
        <w:trPr>
          <w:cantSplit/>
        </w:trPr>
        <w:tc>
          <w:tcPr>
            <w:tcW w:w="794" w:type="dxa"/>
          </w:tcPr>
          <w:p w14:paraId="0032775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1A113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41DA8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0EFCC6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D68DBF5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CB365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2124F46" w14:textId="77777777" w:rsidTr="007E1F29">
        <w:trPr>
          <w:cantSplit/>
        </w:trPr>
        <w:tc>
          <w:tcPr>
            <w:tcW w:w="794" w:type="dxa"/>
          </w:tcPr>
          <w:p w14:paraId="2A81FC8A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14:paraId="57C2018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8C1E8F1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46DA590" w14:textId="77777777" w:rsidTr="007E1F29">
        <w:trPr>
          <w:cantSplit/>
        </w:trPr>
        <w:tc>
          <w:tcPr>
            <w:tcW w:w="794" w:type="dxa"/>
          </w:tcPr>
          <w:p w14:paraId="2378159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E0D73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AD038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040233D" w14:textId="77777777" w:rsidTr="007E1F29">
        <w:trPr>
          <w:cantSplit/>
        </w:trPr>
        <w:tc>
          <w:tcPr>
            <w:tcW w:w="794" w:type="dxa"/>
          </w:tcPr>
          <w:p w14:paraId="2D757CC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3F99E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00300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6C755B0" w14:textId="77777777" w:rsidTr="007E1F29">
        <w:trPr>
          <w:cantSplit/>
        </w:trPr>
        <w:tc>
          <w:tcPr>
            <w:tcW w:w="794" w:type="dxa"/>
          </w:tcPr>
          <w:p w14:paraId="57949DB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729AE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AD05E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80F243" w14:textId="77777777" w:rsidTr="007E1F29">
        <w:trPr>
          <w:cantSplit/>
        </w:trPr>
        <w:tc>
          <w:tcPr>
            <w:tcW w:w="794" w:type="dxa"/>
          </w:tcPr>
          <w:p w14:paraId="082F2FC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7F1C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124F8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A4380ED" w14:textId="77777777" w:rsidTr="00572B29">
        <w:trPr>
          <w:cantSplit/>
        </w:trPr>
        <w:tc>
          <w:tcPr>
            <w:tcW w:w="794" w:type="dxa"/>
          </w:tcPr>
          <w:p w14:paraId="66DACB7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BD110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B5EB4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FDD56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00FBAD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7F9ED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185184C" w14:textId="77777777" w:rsidTr="007E1F29">
        <w:trPr>
          <w:cantSplit/>
        </w:trPr>
        <w:tc>
          <w:tcPr>
            <w:tcW w:w="794" w:type="dxa"/>
          </w:tcPr>
          <w:p w14:paraId="3CEFCF51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14:paraId="56F1319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E09300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EADD1DF" w14:textId="77777777" w:rsidTr="007E1F29">
        <w:trPr>
          <w:cantSplit/>
        </w:trPr>
        <w:tc>
          <w:tcPr>
            <w:tcW w:w="794" w:type="dxa"/>
          </w:tcPr>
          <w:p w14:paraId="2A01F0A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7A16B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1C6B22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76C91C3" w14:textId="77777777" w:rsidTr="007E1F29">
        <w:trPr>
          <w:cantSplit/>
        </w:trPr>
        <w:tc>
          <w:tcPr>
            <w:tcW w:w="794" w:type="dxa"/>
          </w:tcPr>
          <w:p w14:paraId="3D591EF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05EA7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00669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C3551AA" w14:textId="77777777" w:rsidTr="007E1F29">
        <w:trPr>
          <w:cantSplit/>
        </w:trPr>
        <w:tc>
          <w:tcPr>
            <w:tcW w:w="794" w:type="dxa"/>
          </w:tcPr>
          <w:p w14:paraId="2B20B6B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0D576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EDF9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6D89E9" w14:textId="77777777" w:rsidTr="007E1F29">
        <w:trPr>
          <w:cantSplit/>
        </w:trPr>
        <w:tc>
          <w:tcPr>
            <w:tcW w:w="794" w:type="dxa"/>
          </w:tcPr>
          <w:p w14:paraId="048AD97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5D45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6F0DB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4425A9D" w14:textId="77777777" w:rsidTr="00572B29">
        <w:trPr>
          <w:cantSplit/>
        </w:trPr>
        <w:tc>
          <w:tcPr>
            <w:tcW w:w="794" w:type="dxa"/>
          </w:tcPr>
          <w:p w14:paraId="7950691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DD639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09B332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89B752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D06D575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37C55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7097BF2" w14:textId="77777777" w:rsidTr="007E1F29">
        <w:trPr>
          <w:cantSplit/>
        </w:trPr>
        <w:tc>
          <w:tcPr>
            <w:tcW w:w="794" w:type="dxa"/>
          </w:tcPr>
          <w:p w14:paraId="2EEA1004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14:paraId="647541C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69E88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660D0C1" w14:textId="77777777" w:rsidTr="007E1F29">
        <w:trPr>
          <w:cantSplit/>
        </w:trPr>
        <w:tc>
          <w:tcPr>
            <w:tcW w:w="794" w:type="dxa"/>
          </w:tcPr>
          <w:p w14:paraId="21E4E00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72A40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0AE78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087F91B" w14:textId="77777777" w:rsidTr="007E1F29">
        <w:trPr>
          <w:cantSplit/>
        </w:trPr>
        <w:tc>
          <w:tcPr>
            <w:tcW w:w="794" w:type="dxa"/>
          </w:tcPr>
          <w:p w14:paraId="0B35441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83221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BFBB7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E8A2C9C" w14:textId="77777777" w:rsidTr="007E1F29">
        <w:trPr>
          <w:cantSplit/>
        </w:trPr>
        <w:tc>
          <w:tcPr>
            <w:tcW w:w="794" w:type="dxa"/>
          </w:tcPr>
          <w:p w14:paraId="2B6C6D1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A1843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45AE82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B7E9631" w14:textId="77777777" w:rsidTr="007E1F29">
        <w:trPr>
          <w:cantSplit/>
        </w:trPr>
        <w:tc>
          <w:tcPr>
            <w:tcW w:w="794" w:type="dxa"/>
          </w:tcPr>
          <w:p w14:paraId="45DE5F3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F6EB2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1A96B1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9488521" w14:textId="77777777" w:rsidTr="00572B29">
        <w:trPr>
          <w:cantSplit/>
        </w:trPr>
        <w:tc>
          <w:tcPr>
            <w:tcW w:w="794" w:type="dxa"/>
          </w:tcPr>
          <w:p w14:paraId="0254B62A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DD0D0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28227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3CEF93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4BDFCF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9ED7F1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4BAB624" w14:textId="77777777" w:rsidTr="007E1F29">
        <w:trPr>
          <w:cantSplit/>
        </w:trPr>
        <w:tc>
          <w:tcPr>
            <w:tcW w:w="794" w:type="dxa"/>
          </w:tcPr>
          <w:p w14:paraId="663B8374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14:paraId="142ED64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DF332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7C999B3" w14:textId="77777777" w:rsidTr="007E1F29">
        <w:trPr>
          <w:cantSplit/>
        </w:trPr>
        <w:tc>
          <w:tcPr>
            <w:tcW w:w="794" w:type="dxa"/>
          </w:tcPr>
          <w:p w14:paraId="09EA3B6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F68ED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D31B4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F0761E" w14:textId="77777777" w:rsidTr="007E1F29">
        <w:trPr>
          <w:cantSplit/>
        </w:trPr>
        <w:tc>
          <w:tcPr>
            <w:tcW w:w="794" w:type="dxa"/>
          </w:tcPr>
          <w:p w14:paraId="0C1A695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8A63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E7EB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A740AB" w14:textId="77777777" w:rsidTr="007E1F29">
        <w:trPr>
          <w:cantSplit/>
        </w:trPr>
        <w:tc>
          <w:tcPr>
            <w:tcW w:w="794" w:type="dxa"/>
          </w:tcPr>
          <w:p w14:paraId="29F040D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F4D0E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FDE78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CEEDD5F" w14:textId="77777777" w:rsidTr="007E1F29">
        <w:trPr>
          <w:cantSplit/>
        </w:trPr>
        <w:tc>
          <w:tcPr>
            <w:tcW w:w="794" w:type="dxa"/>
          </w:tcPr>
          <w:p w14:paraId="7068A84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0C828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CF98E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B5FEBC1" w14:textId="77777777" w:rsidTr="00572B29">
        <w:trPr>
          <w:cantSplit/>
        </w:trPr>
        <w:tc>
          <w:tcPr>
            <w:tcW w:w="794" w:type="dxa"/>
          </w:tcPr>
          <w:p w14:paraId="12AF431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AE221F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E44BE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AE5E7B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641332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53AB7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38D3BAF" w14:textId="77777777" w:rsidTr="007E1F29">
        <w:trPr>
          <w:cantSplit/>
        </w:trPr>
        <w:tc>
          <w:tcPr>
            <w:tcW w:w="794" w:type="dxa"/>
          </w:tcPr>
          <w:p w14:paraId="10F66E0F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14:paraId="58E8F98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BAC10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64409B3" w14:textId="77777777" w:rsidTr="007E1F29">
        <w:trPr>
          <w:cantSplit/>
        </w:trPr>
        <w:tc>
          <w:tcPr>
            <w:tcW w:w="794" w:type="dxa"/>
          </w:tcPr>
          <w:p w14:paraId="7C377D5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CF76F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1413A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5521476" w14:textId="77777777" w:rsidTr="007E1F29">
        <w:trPr>
          <w:cantSplit/>
        </w:trPr>
        <w:tc>
          <w:tcPr>
            <w:tcW w:w="794" w:type="dxa"/>
          </w:tcPr>
          <w:p w14:paraId="6B34EBD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49ADA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98431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B6AA2FD" w14:textId="77777777" w:rsidTr="007E1F29">
        <w:trPr>
          <w:cantSplit/>
        </w:trPr>
        <w:tc>
          <w:tcPr>
            <w:tcW w:w="794" w:type="dxa"/>
          </w:tcPr>
          <w:p w14:paraId="38E79D5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8C5F2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2B7D1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5ECEBDB" w14:textId="77777777" w:rsidTr="007E1F29">
        <w:trPr>
          <w:cantSplit/>
        </w:trPr>
        <w:tc>
          <w:tcPr>
            <w:tcW w:w="794" w:type="dxa"/>
          </w:tcPr>
          <w:p w14:paraId="64FB904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DA37B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97B44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2BA5431" w14:textId="77777777" w:rsidTr="00572B29">
        <w:trPr>
          <w:cantSplit/>
        </w:trPr>
        <w:tc>
          <w:tcPr>
            <w:tcW w:w="794" w:type="dxa"/>
          </w:tcPr>
          <w:p w14:paraId="3D20EA0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BEF49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3CC80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79A97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D1669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5895D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BFC0DE4" w14:textId="77777777" w:rsidTr="007E1F29">
        <w:trPr>
          <w:cantSplit/>
        </w:trPr>
        <w:tc>
          <w:tcPr>
            <w:tcW w:w="794" w:type="dxa"/>
          </w:tcPr>
          <w:p w14:paraId="6E67B2FD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14:paraId="1B4A95E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65EB2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FDC55B1" w14:textId="77777777" w:rsidTr="007E1F29">
        <w:trPr>
          <w:cantSplit/>
        </w:trPr>
        <w:tc>
          <w:tcPr>
            <w:tcW w:w="794" w:type="dxa"/>
          </w:tcPr>
          <w:p w14:paraId="4FADB6E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4F666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197C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5B5B65A" w14:textId="77777777" w:rsidTr="007E1F29">
        <w:trPr>
          <w:cantSplit/>
        </w:trPr>
        <w:tc>
          <w:tcPr>
            <w:tcW w:w="794" w:type="dxa"/>
          </w:tcPr>
          <w:p w14:paraId="52D03D1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C49AB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70F00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D12782" w14:textId="77777777" w:rsidTr="007E1F29">
        <w:trPr>
          <w:cantSplit/>
        </w:trPr>
        <w:tc>
          <w:tcPr>
            <w:tcW w:w="794" w:type="dxa"/>
          </w:tcPr>
          <w:p w14:paraId="37218B2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4966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86A1C6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4A3026B" w14:textId="77777777" w:rsidTr="007E1F29">
        <w:trPr>
          <w:cantSplit/>
        </w:trPr>
        <w:tc>
          <w:tcPr>
            <w:tcW w:w="794" w:type="dxa"/>
          </w:tcPr>
          <w:p w14:paraId="17E5A2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AA619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6E684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9E801C2" w14:textId="77777777" w:rsidTr="00572B29">
        <w:trPr>
          <w:cantSplit/>
        </w:trPr>
        <w:tc>
          <w:tcPr>
            <w:tcW w:w="794" w:type="dxa"/>
          </w:tcPr>
          <w:p w14:paraId="2CA0BD8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93CB3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981DD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750FC5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ABE451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6E020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BD6EE78" w14:textId="77777777" w:rsidTr="007E1F29">
        <w:trPr>
          <w:cantSplit/>
        </w:trPr>
        <w:tc>
          <w:tcPr>
            <w:tcW w:w="794" w:type="dxa"/>
          </w:tcPr>
          <w:p w14:paraId="58ECA29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09265BA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F975650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465BBFE" w14:textId="77777777" w:rsidTr="007E1F29">
        <w:trPr>
          <w:cantSplit/>
        </w:trPr>
        <w:tc>
          <w:tcPr>
            <w:tcW w:w="794" w:type="dxa"/>
          </w:tcPr>
          <w:p w14:paraId="4F8715E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614F5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2D641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518536A" w14:textId="77777777" w:rsidTr="007E1F29">
        <w:trPr>
          <w:cantSplit/>
        </w:trPr>
        <w:tc>
          <w:tcPr>
            <w:tcW w:w="794" w:type="dxa"/>
          </w:tcPr>
          <w:p w14:paraId="0DE9DFD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3DB39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EA7C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F21BADD" w14:textId="77777777" w:rsidTr="007E1F29">
        <w:trPr>
          <w:cantSplit/>
        </w:trPr>
        <w:tc>
          <w:tcPr>
            <w:tcW w:w="794" w:type="dxa"/>
          </w:tcPr>
          <w:p w14:paraId="5144F19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F4C66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6D59F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E1A218" w14:textId="77777777" w:rsidTr="007E1F29">
        <w:trPr>
          <w:cantSplit/>
        </w:trPr>
        <w:tc>
          <w:tcPr>
            <w:tcW w:w="794" w:type="dxa"/>
          </w:tcPr>
          <w:p w14:paraId="0C0A917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7B72A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E9294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632E84A" w14:textId="77777777" w:rsidTr="00572B29">
        <w:trPr>
          <w:cantSplit/>
        </w:trPr>
        <w:tc>
          <w:tcPr>
            <w:tcW w:w="794" w:type="dxa"/>
          </w:tcPr>
          <w:p w14:paraId="1014652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78B13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A0634F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C30351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B2B295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DDFC9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C64256D" w14:textId="77777777" w:rsidTr="007E1F29">
        <w:trPr>
          <w:cantSplit/>
        </w:trPr>
        <w:tc>
          <w:tcPr>
            <w:tcW w:w="794" w:type="dxa"/>
          </w:tcPr>
          <w:p w14:paraId="5070FC48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198B42F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945A9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6AD391D" w14:textId="77777777" w:rsidTr="007E1F29">
        <w:trPr>
          <w:cantSplit/>
        </w:trPr>
        <w:tc>
          <w:tcPr>
            <w:tcW w:w="794" w:type="dxa"/>
          </w:tcPr>
          <w:p w14:paraId="58FCA6E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9AEF4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DBA74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31471C9" w14:textId="77777777" w:rsidTr="007E1F29">
        <w:trPr>
          <w:cantSplit/>
        </w:trPr>
        <w:tc>
          <w:tcPr>
            <w:tcW w:w="794" w:type="dxa"/>
          </w:tcPr>
          <w:p w14:paraId="6E75041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2A0E2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6E433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7F1411F" w14:textId="77777777" w:rsidTr="007E1F29">
        <w:trPr>
          <w:cantSplit/>
        </w:trPr>
        <w:tc>
          <w:tcPr>
            <w:tcW w:w="794" w:type="dxa"/>
          </w:tcPr>
          <w:p w14:paraId="525E14B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4CC0F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9478F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362298" w14:textId="77777777" w:rsidTr="007E1F29">
        <w:trPr>
          <w:cantSplit/>
        </w:trPr>
        <w:tc>
          <w:tcPr>
            <w:tcW w:w="794" w:type="dxa"/>
          </w:tcPr>
          <w:p w14:paraId="1D5C0E3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9B1B0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69498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02A0A36" w14:textId="77777777" w:rsidTr="00572B29">
        <w:trPr>
          <w:cantSplit/>
        </w:trPr>
        <w:tc>
          <w:tcPr>
            <w:tcW w:w="794" w:type="dxa"/>
          </w:tcPr>
          <w:p w14:paraId="5DDA12A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0AB76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D68AC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76C2D7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C96502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8EB96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111DD4B" w14:textId="77777777" w:rsidTr="007E1F29">
        <w:trPr>
          <w:cantSplit/>
        </w:trPr>
        <w:tc>
          <w:tcPr>
            <w:tcW w:w="794" w:type="dxa"/>
          </w:tcPr>
          <w:p w14:paraId="1C180D4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1C27D1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D44BCF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1D5DF75" w14:textId="77777777" w:rsidTr="007E1F29">
        <w:trPr>
          <w:cantSplit/>
        </w:trPr>
        <w:tc>
          <w:tcPr>
            <w:tcW w:w="794" w:type="dxa"/>
          </w:tcPr>
          <w:p w14:paraId="35635B7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B7C5A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2796E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73861DF" w14:textId="77777777" w:rsidTr="007E1F29">
        <w:trPr>
          <w:cantSplit/>
        </w:trPr>
        <w:tc>
          <w:tcPr>
            <w:tcW w:w="794" w:type="dxa"/>
          </w:tcPr>
          <w:p w14:paraId="34EA71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1BDD4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03A0B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1AF8703" w14:textId="77777777" w:rsidTr="007E1F29">
        <w:trPr>
          <w:cantSplit/>
        </w:trPr>
        <w:tc>
          <w:tcPr>
            <w:tcW w:w="794" w:type="dxa"/>
          </w:tcPr>
          <w:p w14:paraId="090F6B0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88A15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A14A6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72AC879" w14:textId="77777777" w:rsidTr="007E1F29">
        <w:trPr>
          <w:cantSplit/>
        </w:trPr>
        <w:tc>
          <w:tcPr>
            <w:tcW w:w="794" w:type="dxa"/>
          </w:tcPr>
          <w:p w14:paraId="75DB702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98D8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66A73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23E1DC4" w14:textId="77777777" w:rsidTr="00572B29">
        <w:trPr>
          <w:cantSplit/>
        </w:trPr>
        <w:tc>
          <w:tcPr>
            <w:tcW w:w="794" w:type="dxa"/>
          </w:tcPr>
          <w:p w14:paraId="2F59805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9DF7F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089EA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04EBE1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9BC2EB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58CA1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622A9AF" w14:textId="77777777" w:rsidTr="007E1F29">
        <w:trPr>
          <w:cantSplit/>
        </w:trPr>
        <w:tc>
          <w:tcPr>
            <w:tcW w:w="794" w:type="dxa"/>
          </w:tcPr>
          <w:p w14:paraId="47E0108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79E6515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3CBA26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ACAC96F" w14:textId="77777777" w:rsidTr="007E1F29">
        <w:trPr>
          <w:cantSplit/>
        </w:trPr>
        <w:tc>
          <w:tcPr>
            <w:tcW w:w="794" w:type="dxa"/>
          </w:tcPr>
          <w:p w14:paraId="7AD444A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5A058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9387B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A9D4538" w14:textId="77777777" w:rsidTr="007E1F29">
        <w:trPr>
          <w:cantSplit/>
        </w:trPr>
        <w:tc>
          <w:tcPr>
            <w:tcW w:w="794" w:type="dxa"/>
          </w:tcPr>
          <w:p w14:paraId="209E592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EFEF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19173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3BADE49" w14:textId="77777777" w:rsidTr="007E1F29">
        <w:trPr>
          <w:cantSplit/>
        </w:trPr>
        <w:tc>
          <w:tcPr>
            <w:tcW w:w="794" w:type="dxa"/>
          </w:tcPr>
          <w:p w14:paraId="5E7548D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773A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5431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2971301" w14:textId="77777777" w:rsidTr="007E1F29">
        <w:trPr>
          <w:cantSplit/>
        </w:trPr>
        <w:tc>
          <w:tcPr>
            <w:tcW w:w="794" w:type="dxa"/>
          </w:tcPr>
          <w:p w14:paraId="22EE5A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1D705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6B909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8DAABD4" w14:textId="77777777" w:rsidTr="00572B29">
        <w:trPr>
          <w:cantSplit/>
        </w:trPr>
        <w:tc>
          <w:tcPr>
            <w:tcW w:w="794" w:type="dxa"/>
          </w:tcPr>
          <w:p w14:paraId="78C0C38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1A452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FE974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F75B07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CFDEED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C0472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E6375F9" w14:textId="77777777" w:rsidTr="007E1F29">
        <w:trPr>
          <w:cantSplit/>
        </w:trPr>
        <w:tc>
          <w:tcPr>
            <w:tcW w:w="794" w:type="dxa"/>
          </w:tcPr>
          <w:p w14:paraId="40FF2875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7BFF3F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9FDF31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6107E9C" w14:textId="77777777" w:rsidTr="007E1F29">
        <w:trPr>
          <w:cantSplit/>
        </w:trPr>
        <w:tc>
          <w:tcPr>
            <w:tcW w:w="794" w:type="dxa"/>
          </w:tcPr>
          <w:p w14:paraId="28B1A94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B7B7C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11FC8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BB871B7" w14:textId="77777777" w:rsidTr="007E1F29">
        <w:trPr>
          <w:cantSplit/>
        </w:trPr>
        <w:tc>
          <w:tcPr>
            <w:tcW w:w="794" w:type="dxa"/>
          </w:tcPr>
          <w:p w14:paraId="51D604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824B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A63E8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DA425C6" w14:textId="77777777" w:rsidTr="007E1F29">
        <w:trPr>
          <w:cantSplit/>
        </w:trPr>
        <w:tc>
          <w:tcPr>
            <w:tcW w:w="794" w:type="dxa"/>
          </w:tcPr>
          <w:p w14:paraId="1DEF62A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A987F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D14DD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FD8AA3E" w14:textId="77777777" w:rsidTr="007E1F29">
        <w:trPr>
          <w:cantSplit/>
        </w:trPr>
        <w:tc>
          <w:tcPr>
            <w:tcW w:w="794" w:type="dxa"/>
          </w:tcPr>
          <w:p w14:paraId="6D49C94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BBE3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1CAAF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1526B19" w14:textId="77777777" w:rsidTr="00572B29">
        <w:trPr>
          <w:cantSplit/>
        </w:trPr>
        <w:tc>
          <w:tcPr>
            <w:tcW w:w="794" w:type="dxa"/>
          </w:tcPr>
          <w:p w14:paraId="0607C97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C7C16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E3753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617ABF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14EF0F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240D1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E075DE7" w14:textId="77777777" w:rsidTr="007E1F29">
        <w:trPr>
          <w:cantSplit/>
        </w:trPr>
        <w:tc>
          <w:tcPr>
            <w:tcW w:w="794" w:type="dxa"/>
          </w:tcPr>
          <w:p w14:paraId="352DC0F5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37504BC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76C8F0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0F62D6" w14:textId="77777777" w:rsidTr="007E1F29">
        <w:trPr>
          <w:cantSplit/>
        </w:trPr>
        <w:tc>
          <w:tcPr>
            <w:tcW w:w="794" w:type="dxa"/>
          </w:tcPr>
          <w:p w14:paraId="0BAA420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B401F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BBA75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7EDD703" w14:textId="77777777" w:rsidTr="007E1F29">
        <w:trPr>
          <w:cantSplit/>
        </w:trPr>
        <w:tc>
          <w:tcPr>
            <w:tcW w:w="794" w:type="dxa"/>
          </w:tcPr>
          <w:p w14:paraId="404F885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2ED20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3BBDD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B731BC9" w14:textId="77777777" w:rsidTr="007E1F29">
        <w:trPr>
          <w:cantSplit/>
        </w:trPr>
        <w:tc>
          <w:tcPr>
            <w:tcW w:w="794" w:type="dxa"/>
          </w:tcPr>
          <w:p w14:paraId="0A5E710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21B77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88E98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7631D3" w14:textId="77777777" w:rsidTr="007E1F29">
        <w:trPr>
          <w:cantSplit/>
        </w:trPr>
        <w:tc>
          <w:tcPr>
            <w:tcW w:w="794" w:type="dxa"/>
          </w:tcPr>
          <w:p w14:paraId="79FDB5B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3173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37CB1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3ACA75B" w14:textId="77777777" w:rsidTr="00572B29">
        <w:trPr>
          <w:cantSplit/>
        </w:trPr>
        <w:tc>
          <w:tcPr>
            <w:tcW w:w="794" w:type="dxa"/>
          </w:tcPr>
          <w:p w14:paraId="1962660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F04C5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9CFF2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DD244C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EF4BA9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A6A9F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2DAB6D9" w14:textId="77777777" w:rsidTr="007E1F29">
        <w:trPr>
          <w:cantSplit/>
        </w:trPr>
        <w:tc>
          <w:tcPr>
            <w:tcW w:w="794" w:type="dxa"/>
          </w:tcPr>
          <w:p w14:paraId="76A5C2BC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502C9FD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AFC79D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E8D02D1" w14:textId="77777777" w:rsidTr="007E1F29">
        <w:trPr>
          <w:cantSplit/>
        </w:trPr>
        <w:tc>
          <w:tcPr>
            <w:tcW w:w="794" w:type="dxa"/>
          </w:tcPr>
          <w:p w14:paraId="3BA56DD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737DC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AC859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A755D26" w14:textId="77777777" w:rsidTr="007E1F29">
        <w:trPr>
          <w:cantSplit/>
        </w:trPr>
        <w:tc>
          <w:tcPr>
            <w:tcW w:w="794" w:type="dxa"/>
          </w:tcPr>
          <w:p w14:paraId="52B1B83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F4B08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242A3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3A90FB" w14:textId="77777777" w:rsidTr="007E1F29">
        <w:trPr>
          <w:cantSplit/>
        </w:trPr>
        <w:tc>
          <w:tcPr>
            <w:tcW w:w="794" w:type="dxa"/>
          </w:tcPr>
          <w:p w14:paraId="73833F5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22B45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6D5AA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5BDB997" w14:textId="77777777" w:rsidTr="007E1F29">
        <w:trPr>
          <w:cantSplit/>
        </w:trPr>
        <w:tc>
          <w:tcPr>
            <w:tcW w:w="794" w:type="dxa"/>
          </w:tcPr>
          <w:p w14:paraId="26D8B36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66E4B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61DF3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F94AF5D" w14:textId="77777777" w:rsidTr="00572B29">
        <w:trPr>
          <w:cantSplit/>
        </w:trPr>
        <w:tc>
          <w:tcPr>
            <w:tcW w:w="794" w:type="dxa"/>
          </w:tcPr>
          <w:p w14:paraId="3A85C9E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A0241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18610C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77A86B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04FD02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F1CE0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B2200FE" w14:textId="77777777" w:rsidTr="007E1F29">
        <w:trPr>
          <w:cantSplit/>
        </w:trPr>
        <w:tc>
          <w:tcPr>
            <w:tcW w:w="794" w:type="dxa"/>
          </w:tcPr>
          <w:p w14:paraId="628DF01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7A40A09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C5E5CF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4F367F9" w14:textId="77777777" w:rsidTr="007E1F29">
        <w:trPr>
          <w:cantSplit/>
        </w:trPr>
        <w:tc>
          <w:tcPr>
            <w:tcW w:w="794" w:type="dxa"/>
          </w:tcPr>
          <w:p w14:paraId="128CFB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8AAF0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686B9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79A7AD8" w14:textId="77777777" w:rsidTr="007E1F29">
        <w:trPr>
          <w:cantSplit/>
        </w:trPr>
        <w:tc>
          <w:tcPr>
            <w:tcW w:w="794" w:type="dxa"/>
          </w:tcPr>
          <w:p w14:paraId="68E8B49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65E03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57C7D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CAF3A80" w14:textId="77777777" w:rsidTr="007E1F29">
        <w:trPr>
          <w:cantSplit/>
        </w:trPr>
        <w:tc>
          <w:tcPr>
            <w:tcW w:w="794" w:type="dxa"/>
          </w:tcPr>
          <w:p w14:paraId="1C676DF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F33B4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351D3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210325C" w14:textId="77777777" w:rsidTr="007E1F29">
        <w:trPr>
          <w:cantSplit/>
        </w:trPr>
        <w:tc>
          <w:tcPr>
            <w:tcW w:w="794" w:type="dxa"/>
          </w:tcPr>
          <w:p w14:paraId="096400D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81F93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43D35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95D5256" w14:textId="77777777" w:rsidTr="00572B29">
        <w:trPr>
          <w:cantSplit/>
        </w:trPr>
        <w:tc>
          <w:tcPr>
            <w:tcW w:w="794" w:type="dxa"/>
          </w:tcPr>
          <w:p w14:paraId="6268C74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B16AD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2C93F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46F93C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5356C22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2226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863AC0E" w14:textId="77777777" w:rsidTr="007E1F29">
        <w:trPr>
          <w:cantSplit/>
        </w:trPr>
        <w:tc>
          <w:tcPr>
            <w:tcW w:w="794" w:type="dxa"/>
          </w:tcPr>
          <w:p w14:paraId="57850D8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6643AB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E2DA6C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76E42B" w14:textId="77777777" w:rsidTr="007E1F29">
        <w:trPr>
          <w:cantSplit/>
        </w:trPr>
        <w:tc>
          <w:tcPr>
            <w:tcW w:w="794" w:type="dxa"/>
          </w:tcPr>
          <w:p w14:paraId="52CC82D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C4E95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39A4D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4BA1778" w14:textId="77777777" w:rsidTr="007E1F29">
        <w:trPr>
          <w:cantSplit/>
        </w:trPr>
        <w:tc>
          <w:tcPr>
            <w:tcW w:w="794" w:type="dxa"/>
          </w:tcPr>
          <w:p w14:paraId="691C015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6C378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9B167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FF7785D" w14:textId="77777777" w:rsidTr="007E1F29">
        <w:trPr>
          <w:cantSplit/>
        </w:trPr>
        <w:tc>
          <w:tcPr>
            <w:tcW w:w="794" w:type="dxa"/>
          </w:tcPr>
          <w:p w14:paraId="1223259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6516B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268CE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F14972" w14:textId="77777777" w:rsidTr="007E1F29">
        <w:trPr>
          <w:cantSplit/>
        </w:trPr>
        <w:tc>
          <w:tcPr>
            <w:tcW w:w="794" w:type="dxa"/>
          </w:tcPr>
          <w:p w14:paraId="03D185D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076A7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8CDC6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9F10B2E" w14:textId="77777777" w:rsidTr="00572B29">
        <w:trPr>
          <w:cantSplit/>
        </w:trPr>
        <w:tc>
          <w:tcPr>
            <w:tcW w:w="794" w:type="dxa"/>
          </w:tcPr>
          <w:p w14:paraId="089B5A0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D9A08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46A1E7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CDC7C8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3BDEB9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04D7E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926DC4B" w14:textId="77777777" w:rsidTr="007E1F29">
        <w:trPr>
          <w:cantSplit/>
        </w:trPr>
        <w:tc>
          <w:tcPr>
            <w:tcW w:w="794" w:type="dxa"/>
          </w:tcPr>
          <w:p w14:paraId="71A25AA6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14:paraId="7C7C8C0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116221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69F83EF" w14:textId="77777777" w:rsidTr="007E1F29">
        <w:trPr>
          <w:cantSplit/>
        </w:trPr>
        <w:tc>
          <w:tcPr>
            <w:tcW w:w="794" w:type="dxa"/>
          </w:tcPr>
          <w:p w14:paraId="42DE007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C4993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35BCF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6F593E7" w14:textId="77777777" w:rsidTr="007E1F29">
        <w:trPr>
          <w:cantSplit/>
        </w:trPr>
        <w:tc>
          <w:tcPr>
            <w:tcW w:w="794" w:type="dxa"/>
          </w:tcPr>
          <w:p w14:paraId="20953BB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21D2A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49AEFF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A9BA96C" w14:textId="77777777" w:rsidTr="007E1F29">
        <w:trPr>
          <w:cantSplit/>
        </w:trPr>
        <w:tc>
          <w:tcPr>
            <w:tcW w:w="794" w:type="dxa"/>
          </w:tcPr>
          <w:p w14:paraId="3637DA5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BFF1C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AB45A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0A676DC" w14:textId="77777777" w:rsidTr="007E1F29">
        <w:trPr>
          <w:cantSplit/>
        </w:trPr>
        <w:tc>
          <w:tcPr>
            <w:tcW w:w="794" w:type="dxa"/>
          </w:tcPr>
          <w:p w14:paraId="40BF964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F63B2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47201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A5A4B1F" w14:textId="77777777" w:rsidTr="00280825">
        <w:trPr>
          <w:cantSplit/>
        </w:trPr>
        <w:tc>
          <w:tcPr>
            <w:tcW w:w="794" w:type="dxa"/>
          </w:tcPr>
          <w:p w14:paraId="7D2A965B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D7295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500AD8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242054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60E79B3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5F9774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8218389" w14:textId="77777777" w:rsidTr="007E1F29">
        <w:trPr>
          <w:cantSplit/>
        </w:trPr>
        <w:tc>
          <w:tcPr>
            <w:tcW w:w="794" w:type="dxa"/>
          </w:tcPr>
          <w:p w14:paraId="49D20B60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1A0B48C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DF2D6A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99E27FE" w14:textId="77777777" w:rsidTr="007E1F29">
        <w:trPr>
          <w:cantSplit/>
        </w:trPr>
        <w:tc>
          <w:tcPr>
            <w:tcW w:w="794" w:type="dxa"/>
          </w:tcPr>
          <w:p w14:paraId="28BFE1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39124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801B2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2C84D2B" w14:textId="77777777" w:rsidTr="007E1F29">
        <w:trPr>
          <w:cantSplit/>
        </w:trPr>
        <w:tc>
          <w:tcPr>
            <w:tcW w:w="794" w:type="dxa"/>
          </w:tcPr>
          <w:p w14:paraId="2371151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43CB3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7D789A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B409B9A" w14:textId="77777777" w:rsidTr="007E1F29">
        <w:trPr>
          <w:cantSplit/>
        </w:trPr>
        <w:tc>
          <w:tcPr>
            <w:tcW w:w="794" w:type="dxa"/>
          </w:tcPr>
          <w:p w14:paraId="7945365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43CCD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16A83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5A994B9" w14:textId="77777777" w:rsidTr="007E1F29">
        <w:trPr>
          <w:cantSplit/>
        </w:trPr>
        <w:tc>
          <w:tcPr>
            <w:tcW w:w="794" w:type="dxa"/>
          </w:tcPr>
          <w:p w14:paraId="589E375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BCE62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D579A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C2C7C9A" w14:textId="77777777" w:rsidTr="00280825">
        <w:trPr>
          <w:cantSplit/>
        </w:trPr>
        <w:tc>
          <w:tcPr>
            <w:tcW w:w="794" w:type="dxa"/>
          </w:tcPr>
          <w:p w14:paraId="15BB63DD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F2C2E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B4E18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1F0A2D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3C0F9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2F0C1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FF8F322" w14:textId="77777777" w:rsidTr="007E1F29">
        <w:trPr>
          <w:cantSplit/>
        </w:trPr>
        <w:tc>
          <w:tcPr>
            <w:tcW w:w="794" w:type="dxa"/>
          </w:tcPr>
          <w:p w14:paraId="07A3873F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27882267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9CA1D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4E7C82" w14:textId="77777777" w:rsidTr="007E1F29">
        <w:trPr>
          <w:cantSplit/>
        </w:trPr>
        <w:tc>
          <w:tcPr>
            <w:tcW w:w="794" w:type="dxa"/>
          </w:tcPr>
          <w:p w14:paraId="5C94288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E34B4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CCA98A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FEC1094" w14:textId="77777777" w:rsidTr="007E1F29">
        <w:trPr>
          <w:cantSplit/>
        </w:trPr>
        <w:tc>
          <w:tcPr>
            <w:tcW w:w="794" w:type="dxa"/>
          </w:tcPr>
          <w:p w14:paraId="350B522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5B949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5FFF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F23F71B" w14:textId="77777777" w:rsidTr="007E1F29">
        <w:trPr>
          <w:cantSplit/>
        </w:trPr>
        <w:tc>
          <w:tcPr>
            <w:tcW w:w="794" w:type="dxa"/>
          </w:tcPr>
          <w:p w14:paraId="1E44FA2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3D4B5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80F42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FD917AB" w14:textId="77777777" w:rsidTr="007E1F29">
        <w:trPr>
          <w:cantSplit/>
        </w:trPr>
        <w:tc>
          <w:tcPr>
            <w:tcW w:w="794" w:type="dxa"/>
          </w:tcPr>
          <w:p w14:paraId="41CB865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EDDF5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9F0D9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807223F" w14:textId="77777777" w:rsidTr="00280825">
        <w:trPr>
          <w:cantSplit/>
        </w:trPr>
        <w:tc>
          <w:tcPr>
            <w:tcW w:w="794" w:type="dxa"/>
          </w:tcPr>
          <w:p w14:paraId="266DF5B5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77DA86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4B97D0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FCEB7C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AFDC9C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32FAD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5D27F50" w14:textId="77777777" w:rsidTr="007E1F29">
        <w:trPr>
          <w:cantSplit/>
        </w:trPr>
        <w:tc>
          <w:tcPr>
            <w:tcW w:w="794" w:type="dxa"/>
          </w:tcPr>
          <w:p w14:paraId="686CBEF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2EE788D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37A4C6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8F2961C" w14:textId="77777777" w:rsidTr="007E1F29">
        <w:trPr>
          <w:cantSplit/>
        </w:trPr>
        <w:tc>
          <w:tcPr>
            <w:tcW w:w="794" w:type="dxa"/>
          </w:tcPr>
          <w:p w14:paraId="776ADCC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A3B6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AC66D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4E97640" w14:textId="77777777" w:rsidTr="007E1F29">
        <w:trPr>
          <w:cantSplit/>
        </w:trPr>
        <w:tc>
          <w:tcPr>
            <w:tcW w:w="794" w:type="dxa"/>
          </w:tcPr>
          <w:p w14:paraId="5D756CA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D5997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6CFB1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D4B7A2A" w14:textId="77777777" w:rsidTr="007E1F29">
        <w:trPr>
          <w:cantSplit/>
        </w:trPr>
        <w:tc>
          <w:tcPr>
            <w:tcW w:w="794" w:type="dxa"/>
          </w:tcPr>
          <w:p w14:paraId="1B6A476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40E45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85063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28E806A" w14:textId="77777777" w:rsidTr="007E1F29">
        <w:trPr>
          <w:cantSplit/>
        </w:trPr>
        <w:tc>
          <w:tcPr>
            <w:tcW w:w="794" w:type="dxa"/>
          </w:tcPr>
          <w:p w14:paraId="339A7A8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5C05C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578B7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06760AA" w14:textId="77777777" w:rsidTr="00280825">
        <w:trPr>
          <w:cantSplit/>
        </w:trPr>
        <w:tc>
          <w:tcPr>
            <w:tcW w:w="794" w:type="dxa"/>
          </w:tcPr>
          <w:p w14:paraId="5FE14C15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3098E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8F425D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F83204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95B5E0E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33E92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C20561B" w14:textId="77777777" w:rsidTr="007E1F29">
        <w:trPr>
          <w:cantSplit/>
        </w:trPr>
        <w:tc>
          <w:tcPr>
            <w:tcW w:w="794" w:type="dxa"/>
          </w:tcPr>
          <w:p w14:paraId="347A31B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4ED1FED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2B45C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E82A117" w14:textId="77777777" w:rsidTr="007E1F29">
        <w:trPr>
          <w:cantSplit/>
        </w:trPr>
        <w:tc>
          <w:tcPr>
            <w:tcW w:w="794" w:type="dxa"/>
          </w:tcPr>
          <w:p w14:paraId="3F9424D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5666E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B6B67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21222DE" w14:textId="77777777" w:rsidTr="007E1F29">
        <w:trPr>
          <w:cantSplit/>
        </w:trPr>
        <w:tc>
          <w:tcPr>
            <w:tcW w:w="794" w:type="dxa"/>
          </w:tcPr>
          <w:p w14:paraId="646AA9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E70C2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CB65E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E37B8A9" w14:textId="77777777" w:rsidTr="007E1F29">
        <w:trPr>
          <w:cantSplit/>
        </w:trPr>
        <w:tc>
          <w:tcPr>
            <w:tcW w:w="794" w:type="dxa"/>
          </w:tcPr>
          <w:p w14:paraId="6CD07C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37E3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4E5C4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25DB27E" w14:textId="77777777" w:rsidTr="007E1F29">
        <w:trPr>
          <w:cantSplit/>
        </w:trPr>
        <w:tc>
          <w:tcPr>
            <w:tcW w:w="794" w:type="dxa"/>
          </w:tcPr>
          <w:p w14:paraId="2AB3F83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4576F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F1FC0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BB9B03A" w14:textId="77777777" w:rsidTr="00280825">
        <w:trPr>
          <w:cantSplit/>
        </w:trPr>
        <w:tc>
          <w:tcPr>
            <w:tcW w:w="794" w:type="dxa"/>
          </w:tcPr>
          <w:p w14:paraId="4F95567A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2363D5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DAA96B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B7B92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4647E7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5547FF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83B444C" w14:textId="77777777" w:rsidTr="007E1F29">
        <w:trPr>
          <w:cantSplit/>
        </w:trPr>
        <w:tc>
          <w:tcPr>
            <w:tcW w:w="794" w:type="dxa"/>
          </w:tcPr>
          <w:p w14:paraId="3B47243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33457FB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C42581F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8119CBE" w14:textId="77777777" w:rsidTr="007E1F29">
        <w:trPr>
          <w:cantSplit/>
        </w:trPr>
        <w:tc>
          <w:tcPr>
            <w:tcW w:w="794" w:type="dxa"/>
          </w:tcPr>
          <w:p w14:paraId="44B809C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5CD06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B475A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82BAF2" w14:textId="77777777" w:rsidTr="007E1F29">
        <w:trPr>
          <w:cantSplit/>
        </w:trPr>
        <w:tc>
          <w:tcPr>
            <w:tcW w:w="794" w:type="dxa"/>
          </w:tcPr>
          <w:p w14:paraId="56B71D9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F6C10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57487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548FB29" w14:textId="77777777" w:rsidTr="007E1F29">
        <w:trPr>
          <w:cantSplit/>
        </w:trPr>
        <w:tc>
          <w:tcPr>
            <w:tcW w:w="794" w:type="dxa"/>
          </w:tcPr>
          <w:p w14:paraId="2F4A899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8E329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387E1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F2F292A" w14:textId="77777777" w:rsidTr="007E1F29">
        <w:trPr>
          <w:cantSplit/>
        </w:trPr>
        <w:tc>
          <w:tcPr>
            <w:tcW w:w="794" w:type="dxa"/>
          </w:tcPr>
          <w:p w14:paraId="0BD83B7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6D5F7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F3B33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07B6AF6" w14:textId="77777777" w:rsidTr="00280825">
        <w:trPr>
          <w:cantSplit/>
        </w:trPr>
        <w:tc>
          <w:tcPr>
            <w:tcW w:w="794" w:type="dxa"/>
          </w:tcPr>
          <w:p w14:paraId="3F4AE994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EFAAE2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C2FE17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5E3CDC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89A7DF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DF484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BCBF7E1" w14:textId="77777777" w:rsidTr="007E1F29">
        <w:trPr>
          <w:cantSplit/>
        </w:trPr>
        <w:tc>
          <w:tcPr>
            <w:tcW w:w="794" w:type="dxa"/>
          </w:tcPr>
          <w:p w14:paraId="1F599E1D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4C13841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3BE6F9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4737FC3" w14:textId="77777777" w:rsidTr="007E1F29">
        <w:trPr>
          <w:cantSplit/>
        </w:trPr>
        <w:tc>
          <w:tcPr>
            <w:tcW w:w="794" w:type="dxa"/>
          </w:tcPr>
          <w:p w14:paraId="3AF14E8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5E581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65B23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A8D51F4" w14:textId="77777777" w:rsidTr="007E1F29">
        <w:trPr>
          <w:cantSplit/>
        </w:trPr>
        <w:tc>
          <w:tcPr>
            <w:tcW w:w="794" w:type="dxa"/>
          </w:tcPr>
          <w:p w14:paraId="3DF93F4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FD155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281A8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3C8BCD7" w14:textId="77777777" w:rsidTr="007E1F29">
        <w:trPr>
          <w:cantSplit/>
        </w:trPr>
        <w:tc>
          <w:tcPr>
            <w:tcW w:w="794" w:type="dxa"/>
          </w:tcPr>
          <w:p w14:paraId="2A8DD2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E3E31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8CBA0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5E5481B" w14:textId="77777777" w:rsidTr="007E1F29">
        <w:trPr>
          <w:cantSplit/>
        </w:trPr>
        <w:tc>
          <w:tcPr>
            <w:tcW w:w="794" w:type="dxa"/>
          </w:tcPr>
          <w:p w14:paraId="17013CF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8D177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CAF9F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25C70DD" w14:textId="77777777" w:rsidTr="00280825">
        <w:trPr>
          <w:cantSplit/>
        </w:trPr>
        <w:tc>
          <w:tcPr>
            <w:tcW w:w="794" w:type="dxa"/>
          </w:tcPr>
          <w:p w14:paraId="780C34E8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56A74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62A3D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CD5A8A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634CCA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9C9A3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6DD53DA" w14:textId="77777777" w:rsidTr="007E1F29">
        <w:trPr>
          <w:cantSplit/>
        </w:trPr>
        <w:tc>
          <w:tcPr>
            <w:tcW w:w="794" w:type="dxa"/>
          </w:tcPr>
          <w:p w14:paraId="3BB47CC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6244BF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8322D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3829463" w14:textId="77777777" w:rsidTr="007E1F29">
        <w:trPr>
          <w:cantSplit/>
        </w:trPr>
        <w:tc>
          <w:tcPr>
            <w:tcW w:w="794" w:type="dxa"/>
          </w:tcPr>
          <w:p w14:paraId="73E6845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6F2B7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E40AE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09FE745" w14:textId="77777777" w:rsidTr="007E1F29">
        <w:trPr>
          <w:cantSplit/>
        </w:trPr>
        <w:tc>
          <w:tcPr>
            <w:tcW w:w="794" w:type="dxa"/>
          </w:tcPr>
          <w:p w14:paraId="33835F5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EDBAD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24A37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DBDD74B" w14:textId="77777777" w:rsidTr="007E1F29">
        <w:trPr>
          <w:cantSplit/>
        </w:trPr>
        <w:tc>
          <w:tcPr>
            <w:tcW w:w="794" w:type="dxa"/>
          </w:tcPr>
          <w:p w14:paraId="3178102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10194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A5CD3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59B629" w14:textId="77777777" w:rsidTr="007E1F29">
        <w:trPr>
          <w:cantSplit/>
        </w:trPr>
        <w:tc>
          <w:tcPr>
            <w:tcW w:w="794" w:type="dxa"/>
          </w:tcPr>
          <w:p w14:paraId="76F95A2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0522A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0E297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CA08FFD" w14:textId="77777777" w:rsidTr="00280825">
        <w:trPr>
          <w:cantSplit/>
        </w:trPr>
        <w:tc>
          <w:tcPr>
            <w:tcW w:w="794" w:type="dxa"/>
          </w:tcPr>
          <w:p w14:paraId="31AE2D85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150D01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6C0D8B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9B81F8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F45F1E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95E824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7D898E5" w14:textId="77777777" w:rsidTr="007E1F29">
        <w:trPr>
          <w:cantSplit/>
        </w:trPr>
        <w:tc>
          <w:tcPr>
            <w:tcW w:w="794" w:type="dxa"/>
          </w:tcPr>
          <w:p w14:paraId="479E5A0E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0F1A70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1A1662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1F07EB" w14:textId="77777777" w:rsidTr="007E1F29">
        <w:trPr>
          <w:cantSplit/>
        </w:trPr>
        <w:tc>
          <w:tcPr>
            <w:tcW w:w="794" w:type="dxa"/>
          </w:tcPr>
          <w:p w14:paraId="2B6E61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B1BD6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BB6BA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24AF08C" w14:textId="77777777" w:rsidTr="007E1F29">
        <w:trPr>
          <w:cantSplit/>
        </w:trPr>
        <w:tc>
          <w:tcPr>
            <w:tcW w:w="794" w:type="dxa"/>
          </w:tcPr>
          <w:p w14:paraId="477F993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259A7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A385A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F2F62A8" w14:textId="77777777" w:rsidTr="007E1F29">
        <w:trPr>
          <w:cantSplit/>
        </w:trPr>
        <w:tc>
          <w:tcPr>
            <w:tcW w:w="794" w:type="dxa"/>
          </w:tcPr>
          <w:p w14:paraId="7FFAEA0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F0C6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05237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37ADA48" w14:textId="77777777" w:rsidTr="007E1F29">
        <w:trPr>
          <w:cantSplit/>
        </w:trPr>
        <w:tc>
          <w:tcPr>
            <w:tcW w:w="794" w:type="dxa"/>
          </w:tcPr>
          <w:p w14:paraId="77E87E4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40586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8D657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CA826AB" w14:textId="77777777" w:rsidTr="00280825">
        <w:trPr>
          <w:cantSplit/>
        </w:trPr>
        <w:tc>
          <w:tcPr>
            <w:tcW w:w="794" w:type="dxa"/>
          </w:tcPr>
          <w:p w14:paraId="1B14B148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E1E8AF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E01E3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A7E527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5F4621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6345E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F6FC06C" w14:textId="77777777" w:rsidTr="007E1F29">
        <w:trPr>
          <w:cantSplit/>
        </w:trPr>
        <w:tc>
          <w:tcPr>
            <w:tcW w:w="794" w:type="dxa"/>
          </w:tcPr>
          <w:p w14:paraId="2B2E7001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F8BA8D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D9D93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CB3EE30" w14:textId="77777777" w:rsidTr="007E1F29">
        <w:trPr>
          <w:cantSplit/>
        </w:trPr>
        <w:tc>
          <w:tcPr>
            <w:tcW w:w="794" w:type="dxa"/>
          </w:tcPr>
          <w:p w14:paraId="4D3598B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31A2F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46A85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67D990" w14:textId="77777777" w:rsidTr="007E1F29">
        <w:trPr>
          <w:cantSplit/>
        </w:trPr>
        <w:tc>
          <w:tcPr>
            <w:tcW w:w="794" w:type="dxa"/>
          </w:tcPr>
          <w:p w14:paraId="0DC57B3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147CF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09F77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092FA76" w14:textId="77777777" w:rsidTr="007E1F29">
        <w:trPr>
          <w:cantSplit/>
        </w:trPr>
        <w:tc>
          <w:tcPr>
            <w:tcW w:w="794" w:type="dxa"/>
          </w:tcPr>
          <w:p w14:paraId="311245C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0B9C5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788B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CD5CEB" w14:textId="77777777" w:rsidTr="007E1F29">
        <w:trPr>
          <w:cantSplit/>
        </w:trPr>
        <w:tc>
          <w:tcPr>
            <w:tcW w:w="794" w:type="dxa"/>
          </w:tcPr>
          <w:p w14:paraId="119F44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11E9D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448C7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F0C060C" w14:textId="77777777" w:rsidTr="00280825">
        <w:trPr>
          <w:cantSplit/>
        </w:trPr>
        <w:tc>
          <w:tcPr>
            <w:tcW w:w="794" w:type="dxa"/>
          </w:tcPr>
          <w:p w14:paraId="197252E1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E23B5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50DB1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C45752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7F1EE6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52BDB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24437AB" w14:textId="77777777" w:rsidTr="007E1F29">
        <w:trPr>
          <w:cantSplit/>
        </w:trPr>
        <w:tc>
          <w:tcPr>
            <w:tcW w:w="794" w:type="dxa"/>
          </w:tcPr>
          <w:p w14:paraId="5FABC77C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14:paraId="5C10BEF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7B825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F289C9" w14:textId="77777777" w:rsidTr="007E1F29">
        <w:trPr>
          <w:cantSplit/>
        </w:trPr>
        <w:tc>
          <w:tcPr>
            <w:tcW w:w="794" w:type="dxa"/>
          </w:tcPr>
          <w:p w14:paraId="6E1882D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5F9B1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CE85D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5C3E944" w14:textId="77777777" w:rsidTr="007E1F29">
        <w:trPr>
          <w:cantSplit/>
        </w:trPr>
        <w:tc>
          <w:tcPr>
            <w:tcW w:w="794" w:type="dxa"/>
          </w:tcPr>
          <w:p w14:paraId="3B9CD2B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4B8EA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AC083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9686D13" w14:textId="77777777" w:rsidTr="007E1F29">
        <w:trPr>
          <w:cantSplit/>
        </w:trPr>
        <w:tc>
          <w:tcPr>
            <w:tcW w:w="794" w:type="dxa"/>
          </w:tcPr>
          <w:p w14:paraId="57D8B3E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79F1A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38FD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D8846C0" w14:textId="77777777" w:rsidTr="007E1F29">
        <w:trPr>
          <w:cantSplit/>
        </w:trPr>
        <w:tc>
          <w:tcPr>
            <w:tcW w:w="794" w:type="dxa"/>
          </w:tcPr>
          <w:p w14:paraId="462D57B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8B750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14799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27AC677" w14:textId="77777777" w:rsidTr="00280825">
        <w:trPr>
          <w:cantSplit/>
        </w:trPr>
        <w:tc>
          <w:tcPr>
            <w:tcW w:w="794" w:type="dxa"/>
          </w:tcPr>
          <w:p w14:paraId="700F31DA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1F86D03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1C637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17DE95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2010AA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2C2B1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B4D684B" w14:textId="77777777" w:rsidTr="007E1F29">
        <w:trPr>
          <w:cantSplit/>
        </w:trPr>
        <w:tc>
          <w:tcPr>
            <w:tcW w:w="794" w:type="dxa"/>
          </w:tcPr>
          <w:p w14:paraId="166CD212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67C3C9D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240E8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FD6DEC" w14:textId="77777777" w:rsidTr="007E1F29">
        <w:trPr>
          <w:cantSplit/>
        </w:trPr>
        <w:tc>
          <w:tcPr>
            <w:tcW w:w="794" w:type="dxa"/>
          </w:tcPr>
          <w:p w14:paraId="73A6E1A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2ADC4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51036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8D3B98" w14:textId="77777777" w:rsidTr="007E1F29">
        <w:trPr>
          <w:cantSplit/>
        </w:trPr>
        <w:tc>
          <w:tcPr>
            <w:tcW w:w="794" w:type="dxa"/>
          </w:tcPr>
          <w:p w14:paraId="0E6EE43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35873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9036A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1EFA051" w14:textId="77777777" w:rsidTr="007E1F29">
        <w:trPr>
          <w:cantSplit/>
        </w:trPr>
        <w:tc>
          <w:tcPr>
            <w:tcW w:w="794" w:type="dxa"/>
          </w:tcPr>
          <w:p w14:paraId="6B34266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B17A9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B87F1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E96ABA" w14:textId="77777777" w:rsidTr="007E1F29">
        <w:trPr>
          <w:cantSplit/>
        </w:trPr>
        <w:tc>
          <w:tcPr>
            <w:tcW w:w="794" w:type="dxa"/>
          </w:tcPr>
          <w:p w14:paraId="40E627E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95B90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E777B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75BD622" w14:textId="77777777" w:rsidTr="00280825">
        <w:trPr>
          <w:cantSplit/>
        </w:trPr>
        <w:tc>
          <w:tcPr>
            <w:tcW w:w="794" w:type="dxa"/>
          </w:tcPr>
          <w:p w14:paraId="09B0059E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D430A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932AA4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DA734B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7BB03B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8962F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463123E" w14:textId="77777777" w:rsidTr="007E1F29">
        <w:trPr>
          <w:cantSplit/>
        </w:trPr>
        <w:tc>
          <w:tcPr>
            <w:tcW w:w="794" w:type="dxa"/>
          </w:tcPr>
          <w:p w14:paraId="329D274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51F93C8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194613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C4AD0F6" w14:textId="77777777" w:rsidTr="007E1F29">
        <w:trPr>
          <w:cantSplit/>
        </w:trPr>
        <w:tc>
          <w:tcPr>
            <w:tcW w:w="794" w:type="dxa"/>
          </w:tcPr>
          <w:p w14:paraId="37BF870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ABDB5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0AF44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45F6131" w14:textId="77777777" w:rsidTr="007E1F29">
        <w:trPr>
          <w:cantSplit/>
        </w:trPr>
        <w:tc>
          <w:tcPr>
            <w:tcW w:w="794" w:type="dxa"/>
          </w:tcPr>
          <w:p w14:paraId="5D3F66E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5B775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F4DF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BAA9A8A" w14:textId="77777777" w:rsidTr="007E1F29">
        <w:trPr>
          <w:cantSplit/>
        </w:trPr>
        <w:tc>
          <w:tcPr>
            <w:tcW w:w="794" w:type="dxa"/>
          </w:tcPr>
          <w:p w14:paraId="2A20417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7C093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7B139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D46C2D" w14:textId="77777777" w:rsidTr="007E1F29">
        <w:trPr>
          <w:cantSplit/>
        </w:trPr>
        <w:tc>
          <w:tcPr>
            <w:tcW w:w="794" w:type="dxa"/>
          </w:tcPr>
          <w:p w14:paraId="7AF7531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3B3A3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36793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E50D8F9" w14:textId="77777777" w:rsidTr="00280825">
        <w:trPr>
          <w:cantSplit/>
        </w:trPr>
        <w:tc>
          <w:tcPr>
            <w:tcW w:w="794" w:type="dxa"/>
          </w:tcPr>
          <w:p w14:paraId="2846BB3D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89D22D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A08D0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A16CD8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04EB40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5C9D98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50B427C" w14:textId="77777777" w:rsidTr="003148D4">
        <w:trPr>
          <w:cantSplit/>
        </w:trPr>
        <w:tc>
          <w:tcPr>
            <w:tcW w:w="794" w:type="dxa"/>
          </w:tcPr>
          <w:p w14:paraId="27D68457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B9FB31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8A6E0C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C095EB5" w14:textId="77777777" w:rsidTr="003148D4">
        <w:trPr>
          <w:cantSplit/>
        </w:trPr>
        <w:tc>
          <w:tcPr>
            <w:tcW w:w="794" w:type="dxa"/>
          </w:tcPr>
          <w:p w14:paraId="7C026E5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5074B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99B03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0DF6752" w14:textId="77777777" w:rsidTr="003148D4">
        <w:trPr>
          <w:cantSplit/>
        </w:trPr>
        <w:tc>
          <w:tcPr>
            <w:tcW w:w="794" w:type="dxa"/>
          </w:tcPr>
          <w:p w14:paraId="7E8318D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5D278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C2590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EEE1CB" w14:textId="77777777" w:rsidTr="003148D4">
        <w:trPr>
          <w:cantSplit/>
        </w:trPr>
        <w:tc>
          <w:tcPr>
            <w:tcW w:w="794" w:type="dxa"/>
          </w:tcPr>
          <w:p w14:paraId="558B8A9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504F2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F9103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1E15F87" w14:textId="77777777" w:rsidTr="003148D4">
        <w:trPr>
          <w:cantSplit/>
        </w:trPr>
        <w:tc>
          <w:tcPr>
            <w:tcW w:w="794" w:type="dxa"/>
          </w:tcPr>
          <w:p w14:paraId="7459193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291F2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9E1D9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C0DF1D1" w14:textId="77777777" w:rsidTr="00280825">
        <w:trPr>
          <w:cantSplit/>
        </w:trPr>
        <w:tc>
          <w:tcPr>
            <w:tcW w:w="794" w:type="dxa"/>
          </w:tcPr>
          <w:p w14:paraId="5E1A90B0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2D9730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02AF8C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0784E5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81578C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C7724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BA49F42" w14:textId="77777777" w:rsidTr="003148D4">
        <w:trPr>
          <w:cantSplit/>
        </w:trPr>
        <w:tc>
          <w:tcPr>
            <w:tcW w:w="794" w:type="dxa"/>
          </w:tcPr>
          <w:p w14:paraId="3262F25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18F8DCE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3FAB8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D827F9" w14:textId="77777777" w:rsidTr="003148D4">
        <w:trPr>
          <w:cantSplit/>
        </w:trPr>
        <w:tc>
          <w:tcPr>
            <w:tcW w:w="794" w:type="dxa"/>
          </w:tcPr>
          <w:p w14:paraId="457E5D7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D3E0A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5DC19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3AA69D9" w14:textId="77777777" w:rsidTr="003148D4">
        <w:trPr>
          <w:cantSplit/>
        </w:trPr>
        <w:tc>
          <w:tcPr>
            <w:tcW w:w="794" w:type="dxa"/>
          </w:tcPr>
          <w:p w14:paraId="24827A2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9556A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2A23C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513F6CF" w14:textId="77777777" w:rsidTr="003148D4">
        <w:trPr>
          <w:cantSplit/>
        </w:trPr>
        <w:tc>
          <w:tcPr>
            <w:tcW w:w="794" w:type="dxa"/>
          </w:tcPr>
          <w:p w14:paraId="0BAB6F4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D9525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3868A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DFC536E" w14:textId="77777777" w:rsidTr="003148D4">
        <w:trPr>
          <w:cantSplit/>
        </w:trPr>
        <w:tc>
          <w:tcPr>
            <w:tcW w:w="794" w:type="dxa"/>
          </w:tcPr>
          <w:p w14:paraId="09F02DC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1814B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DE7A0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F89FEB6" w14:textId="77777777" w:rsidTr="00280825">
        <w:trPr>
          <w:cantSplit/>
        </w:trPr>
        <w:tc>
          <w:tcPr>
            <w:tcW w:w="794" w:type="dxa"/>
          </w:tcPr>
          <w:p w14:paraId="34198A96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E67E59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FD78E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121E4B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61478F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71219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E2E0B33" w14:textId="77777777" w:rsidTr="003148D4">
        <w:trPr>
          <w:cantSplit/>
        </w:trPr>
        <w:tc>
          <w:tcPr>
            <w:tcW w:w="794" w:type="dxa"/>
          </w:tcPr>
          <w:p w14:paraId="2C4EF713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14:paraId="6C69642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33F44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9E0BAC5" w14:textId="77777777" w:rsidTr="003148D4">
        <w:trPr>
          <w:cantSplit/>
        </w:trPr>
        <w:tc>
          <w:tcPr>
            <w:tcW w:w="794" w:type="dxa"/>
          </w:tcPr>
          <w:p w14:paraId="0770761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6F7D5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29424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85E199" w14:textId="77777777" w:rsidTr="003148D4">
        <w:trPr>
          <w:cantSplit/>
        </w:trPr>
        <w:tc>
          <w:tcPr>
            <w:tcW w:w="794" w:type="dxa"/>
          </w:tcPr>
          <w:p w14:paraId="1D69EB1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6D7F5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BA20B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41BF4A" w14:textId="77777777" w:rsidTr="003148D4">
        <w:trPr>
          <w:cantSplit/>
        </w:trPr>
        <w:tc>
          <w:tcPr>
            <w:tcW w:w="794" w:type="dxa"/>
          </w:tcPr>
          <w:p w14:paraId="382C919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DADE3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8BEE4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A5000E3" w14:textId="77777777" w:rsidTr="003148D4">
        <w:trPr>
          <w:cantSplit/>
        </w:trPr>
        <w:tc>
          <w:tcPr>
            <w:tcW w:w="794" w:type="dxa"/>
          </w:tcPr>
          <w:p w14:paraId="5B54400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28B3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8A14E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3E11CC5" w14:textId="77777777" w:rsidTr="00280825">
        <w:trPr>
          <w:cantSplit/>
        </w:trPr>
        <w:tc>
          <w:tcPr>
            <w:tcW w:w="794" w:type="dxa"/>
          </w:tcPr>
          <w:p w14:paraId="7A3ED5AF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9896E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195BA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6AA37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DDED8D5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314D2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A0F4CCA" w14:textId="77777777" w:rsidTr="003148D4">
        <w:trPr>
          <w:cantSplit/>
        </w:trPr>
        <w:tc>
          <w:tcPr>
            <w:tcW w:w="794" w:type="dxa"/>
          </w:tcPr>
          <w:p w14:paraId="7D0E108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F9DE8E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FC0317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931DD30" w14:textId="77777777" w:rsidTr="003148D4">
        <w:trPr>
          <w:cantSplit/>
        </w:trPr>
        <w:tc>
          <w:tcPr>
            <w:tcW w:w="794" w:type="dxa"/>
          </w:tcPr>
          <w:p w14:paraId="6801CD8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35ABD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E0D8EF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34BF152" w14:textId="77777777" w:rsidTr="003148D4">
        <w:trPr>
          <w:cantSplit/>
        </w:trPr>
        <w:tc>
          <w:tcPr>
            <w:tcW w:w="794" w:type="dxa"/>
          </w:tcPr>
          <w:p w14:paraId="68FF5D4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A9E9F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80C68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BD0F00" w14:textId="77777777" w:rsidTr="003148D4">
        <w:trPr>
          <w:cantSplit/>
        </w:trPr>
        <w:tc>
          <w:tcPr>
            <w:tcW w:w="794" w:type="dxa"/>
          </w:tcPr>
          <w:p w14:paraId="0375A1F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D27B8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D905B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DF5EBB" w14:textId="77777777" w:rsidTr="003148D4">
        <w:trPr>
          <w:cantSplit/>
        </w:trPr>
        <w:tc>
          <w:tcPr>
            <w:tcW w:w="794" w:type="dxa"/>
          </w:tcPr>
          <w:p w14:paraId="36F564D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297C7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98D99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F1EB7DF" w14:textId="77777777" w:rsidTr="00280825">
        <w:trPr>
          <w:cantSplit/>
        </w:trPr>
        <w:tc>
          <w:tcPr>
            <w:tcW w:w="794" w:type="dxa"/>
          </w:tcPr>
          <w:p w14:paraId="2B41D15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082922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80BA8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5170C7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D80C90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ADC2C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D5B3AC0" w14:textId="77777777" w:rsidTr="003148D4">
        <w:trPr>
          <w:cantSplit/>
        </w:trPr>
        <w:tc>
          <w:tcPr>
            <w:tcW w:w="794" w:type="dxa"/>
          </w:tcPr>
          <w:p w14:paraId="2045EA7A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5411B7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DC7999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C79AE33" w14:textId="77777777" w:rsidTr="003148D4">
        <w:trPr>
          <w:cantSplit/>
        </w:trPr>
        <w:tc>
          <w:tcPr>
            <w:tcW w:w="794" w:type="dxa"/>
          </w:tcPr>
          <w:p w14:paraId="7FE9A0E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CDBC5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FC039E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46E62BD" w14:textId="77777777" w:rsidTr="003148D4">
        <w:trPr>
          <w:cantSplit/>
        </w:trPr>
        <w:tc>
          <w:tcPr>
            <w:tcW w:w="794" w:type="dxa"/>
          </w:tcPr>
          <w:p w14:paraId="631CDA9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FA49F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F364C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B8F8A56" w14:textId="77777777" w:rsidTr="003148D4">
        <w:trPr>
          <w:cantSplit/>
        </w:trPr>
        <w:tc>
          <w:tcPr>
            <w:tcW w:w="794" w:type="dxa"/>
          </w:tcPr>
          <w:p w14:paraId="59CEBFE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A4F98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0680F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0683BEB" w14:textId="77777777" w:rsidTr="003148D4">
        <w:trPr>
          <w:cantSplit/>
        </w:trPr>
        <w:tc>
          <w:tcPr>
            <w:tcW w:w="794" w:type="dxa"/>
          </w:tcPr>
          <w:p w14:paraId="6CBAB49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AF23A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F6AD6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CE82F7A" w14:textId="77777777" w:rsidTr="00280825">
        <w:trPr>
          <w:cantSplit/>
        </w:trPr>
        <w:tc>
          <w:tcPr>
            <w:tcW w:w="794" w:type="dxa"/>
          </w:tcPr>
          <w:p w14:paraId="39CF498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4407B2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721FCE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CC6039E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F3AFC6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F2AC3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0C2ADAF" w14:textId="77777777" w:rsidTr="003148D4">
        <w:trPr>
          <w:cantSplit/>
        </w:trPr>
        <w:tc>
          <w:tcPr>
            <w:tcW w:w="794" w:type="dxa"/>
          </w:tcPr>
          <w:p w14:paraId="23857002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126CBA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85E9D3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7335DA" w14:textId="77777777" w:rsidTr="003148D4">
        <w:trPr>
          <w:cantSplit/>
        </w:trPr>
        <w:tc>
          <w:tcPr>
            <w:tcW w:w="794" w:type="dxa"/>
          </w:tcPr>
          <w:p w14:paraId="078DF6D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2FE3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1EECE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1990059" w14:textId="77777777" w:rsidTr="003148D4">
        <w:trPr>
          <w:cantSplit/>
        </w:trPr>
        <w:tc>
          <w:tcPr>
            <w:tcW w:w="794" w:type="dxa"/>
          </w:tcPr>
          <w:p w14:paraId="30E5E78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EFFF4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2153C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E3052D1" w14:textId="77777777" w:rsidTr="003148D4">
        <w:trPr>
          <w:cantSplit/>
        </w:trPr>
        <w:tc>
          <w:tcPr>
            <w:tcW w:w="794" w:type="dxa"/>
          </w:tcPr>
          <w:p w14:paraId="35AF092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FE3D0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785A6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045C814" w14:textId="77777777" w:rsidTr="003148D4">
        <w:trPr>
          <w:cantSplit/>
        </w:trPr>
        <w:tc>
          <w:tcPr>
            <w:tcW w:w="794" w:type="dxa"/>
          </w:tcPr>
          <w:p w14:paraId="2EE6076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B5B37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B36C1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2D7ACAF" w14:textId="77777777" w:rsidTr="00280825">
        <w:trPr>
          <w:cantSplit/>
        </w:trPr>
        <w:tc>
          <w:tcPr>
            <w:tcW w:w="794" w:type="dxa"/>
          </w:tcPr>
          <w:p w14:paraId="0019836F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D3D67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089D3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2E0E7D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0838F7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2364D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7DAA021" w14:textId="77777777" w:rsidTr="003148D4">
        <w:trPr>
          <w:cantSplit/>
        </w:trPr>
        <w:tc>
          <w:tcPr>
            <w:tcW w:w="794" w:type="dxa"/>
          </w:tcPr>
          <w:p w14:paraId="792C31C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F7F4C8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A6D23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3EBF04A" w14:textId="77777777" w:rsidTr="003148D4">
        <w:trPr>
          <w:cantSplit/>
        </w:trPr>
        <w:tc>
          <w:tcPr>
            <w:tcW w:w="794" w:type="dxa"/>
          </w:tcPr>
          <w:p w14:paraId="593DF54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F7256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62588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206E42" w14:textId="77777777" w:rsidTr="003148D4">
        <w:trPr>
          <w:cantSplit/>
        </w:trPr>
        <w:tc>
          <w:tcPr>
            <w:tcW w:w="794" w:type="dxa"/>
          </w:tcPr>
          <w:p w14:paraId="6D6E236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51A63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62B75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C92CAB3" w14:textId="77777777" w:rsidTr="003148D4">
        <w:trPr>
          <w:cantSplit/>
        </w:trPr>
        <w:tc>
          <w:tcPr>
            <w:tcW w:w="794" w:type="dxa"/>
          </w:tcPr>
          <w:p w14:paraId="5D3291C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10254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743E9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B776C9D" w14:textId="77777777" w:rsidTr="003148D4">
        <w:trPr>
          <w:cantSplit/>
        </w:trPr>
        <w:tc>
          <w:tcPr>
            <w:tcW w:w="794" w:type="dxa"/>
          </w:tcPr>
          <w:p w14:paraId="567721A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53AC0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FAB17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902C882" w14:textId="77777777" w:rsidTr="00280825">
        <w:trPr>
          <w:cantSplit/>
        </w:trPr>
        <w:tc>
          <w:tcPr>
            <w:tcW w:w="794" w:type="dxa"/>
          </w:tcPr>
          <w:p w14:paraId="3F8E8DF7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E908C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AD2F3A0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74FB6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9D9172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59AE00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9201291" w14:textId="77777777" w:rsidTr="003148D4">
        <w:trPr>
          <w:cantSplit/>
        </w:trPr>
        <w:tc>
          <w:tcPr>
            <w:tcW w:w="794" w:type="dxa"/>
          </w:tcPr>
          <w:p w14:paraId="09DCC016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14:paraId="74C1CB8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9A9FB7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658CB26" w14:textId="77777777" w:rsidTr="003148D4">
        <w:trPr>
          <w:cantSplit/>
        </w:trPr>
        <w:tc>
          <w:tcPr>
            <w:tcW w:w="794" w:type="dxa"/>
          </w:tcPr>
          <w:p w14:paraId="7E75097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F8C3F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82BB5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EC8B51E" w14:textId="77777777" w:rsidTr="003148D4">
        <w:trPr>
          <w:cantSplit/>
        </w:trPr>
        <w:tc>
          <w:tcPr>
            <w:tcW w:w="794" w:type="dxa"/>
          </w:tcPr>
          <w:p w14:paraId="1776378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3D6E9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C87F4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28FF8B3" w14:textId="77777777" w:rsidTr="003148D4">
        <w:trPr>
          <w:cantSplit/>
        </w:trPr>
        <w:tc>
          <w:tcPr>
            <w:tcW w:w="794" w:type="dxa"/>
          </w:tcPr>
          <w:p w14:paraId="64D91B4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F9969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13FAF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7BB7B08" w14:textId="77777777" w:rsidTr="003148D4">
        <w:trPr>
          <w:cantSplit/>
        </w:trPr>
        <w:tc>
          <w:tcPr>
            <w:tcW w:w="794" w:type="dxa"/>
          </w:tcPr>
          <w:p w14:paraId="2844C77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A5E5C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6D7F5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DB0A725" w14:textId="77777777" w:rsidTr="00280825">
        <w:trPr>
          <w:cantSplit/>
        </w:trPr>
        <w:tc>
          <w:tcPr>
            <w:tcW w:w="794" w:type="dxa"/>
          </w:tcPr>
          <w:p w14:paraId="6E6BCBD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786467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092D9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D88FFF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426596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40F87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7359B75" w14:textId="77777777" w:rsidTr="003148D4">
        <w:trPr>
          <w:cantSplit/>
        </w:trPr>
        <w:tc>
          <w:tcPr>
            <w:tcW w:w="794" w:type="dxa"/>
          </w:tcPr>
          <w:p w14:paraId="5BCF8D0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44631705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876F8D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5FCE12F" w14:textId="77777777" w:rsidTr="003148D4">
        <w:trPr>
          <w:cantSplit/>
        </w:trPr>
        <w:tc>
          <w:tcPr>
            <w:tcW w:w="794" w:type="dxa"/>
          </w:tcPr>
          <w:p w14:paraId="5E99D6A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CCCE5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13A06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DD9057C" w14:textId="77777777" w:rsidTr="003148D4">
        <w:trPr>
          <w:cantSplit/>
        </w:trPr>
        <w:tc>
          <w:tcPr>
            <w:tcW w:w="794" w:type="dxa"/>
          </w:tcPr>
          <w:p w14:paraId="3157C58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40C24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68E9A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62D8614" w14:textId="77777777" w:rsidTr="003148D4">
        <w:trPr>
          <w:cantSplit/>
        </w:trPr>
        <w:tc>
          <w:tcPr>
            <w:tcW w:w="794" w:type="dxa"/>
          </w:tcPr>
          <w:p w14:paraId="19B4410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2ED73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02817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7DB99E0" w14:textId="77777777" w:rsidTr="003148D4">
        <w:trPr>
          <w:cantSplit/>
        </w:trPr>
        <w:tc>
          <w:tcPr>
            <w:tcW w:w="794" w:type="dxa"/>
          </w:tcPr>
          <w:p w14:paraId="3B7D6A8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6DB9C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7BF7B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E4698EC" w14:textId="77777777" w:rsidTr="00280825">
        <w:trPr>
          <w:cantSplit/>
        </w:trPr>
        <w:tc>
          <w:tcPr>
            <w:tcW w:w="794" w:type="dxa"/>
          </w:tcPr>
          <w:p w14:paraId="4EAAF13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F52985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658C1F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0F9EB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3BD5AC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5146A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3850D2B" w14:textId="77777777" w:rsidTr="003148D4">
        <w:trPr>
          <w:cantSplit/>
        </w:trPr>
        <w:tc>
          <w:tcPr>
            <w:tcW w:w="794" w:type="dxa"/>
          </w:tcPr>
          <w:p w14:paraId="5949124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634FC77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A3587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69F279" w14:textId="77777777" w:rsidTr="003148D4">
        <w:trPr>
          <w:cantSplit/>
        </w:trPr>
        <w:tc>
          <w:tcPr>
            <w:tcW w:w="794" w:type="dxa"/>
          </w:tcPr>
          <w:p w14:paraId="6256F8D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95689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DA0E7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F64227" w14:textId="77777777" w:rsidTr="003148D4">
        <w:trPr>
          <w:cantSplit/>
        </w:trPr>
        <w:tc>
          <w:tcPr>
            <w:tcW w:w="794" w:type="dxa"/>
          </w:tcPr>
          <w:p w14:paraId="428806D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7B3BB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AFFFD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8CF60C0" w14:textId="77777777" w:rsidTr="003148D4">
        <w:trPr>
          <w:cantSplit/>
        </w:trPr>
        <w:tc>
          <w:tcPr>
            <w:tcW w:w="794" w:type="dxa"/>
          </w:tcPr>
          <w:p w14:paraId="4954BFB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4B988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279D6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53B0EA7" w14:textId="77777777" w:rsidTr="003148D4">
        <w:trPr>
          <w:cantSplit/>
        </w:trPr>
        <w:tc>
          <w:tcPr>
            <w:tcW w:w="794" w:type="dxa"/>
          </w:tcPr>
          <w:p w14:paraId="16BF6CC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BD15F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0162E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C4BC738" w14:textId="77777777" w:rsidTr="00280825">
        <w:trPr>
          <w:cantSplit/>
        </w:trPr>
        <w:tc>
          <w:tcPr>
            <w:tcW w:w="794" w:type="dxa"/>
          </w:tcPr>
          <w:p w14:paraId="25AE105C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B65E4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26B21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8E11A1F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18B1B3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9FADF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C727F6F" w14:textId="77777777" w:rsidTr="003148D4">
        <w:trPr>
          <w:cantSplit/>
        </w:trPr>
        <w:tc>
          <w:tcPr>
            <w:tcW w:w="794" w:type="dxa"/>
          </w:tcPr>
          <w:p w14:paraId="5EB3DEB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357503CE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51FB51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7197C62" w14:textId="77777777" w:rsidTr="003148D4">
        <w:trPr>
          <w:cantSplit/>
        </w:trPr>
        <w:tc>
          <w:tcPr>
            <w:tcW w:w="794" w:type="dxa"/>
          </w:tcPr>
          <w:p w14:paraId="1F8F7D8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CF39F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F0CDF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B5AC752" w14:textId="77777777" w:rsidTr="003148D4">
        <w:trPr>
          <w:cantSplit/>
        </w:trPr>
        <w:tc>
          <w:tcPr>
            <w:tcW w:w="794" w:type="dxa"/>
          </w:tcPr>
          <w:p w14:paraId="77C5694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65CDE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98AE1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3B98D65" w14:textId="77777777" w:rsidTr="003148D4">
        <w:trPr>
          <w:cantSplit/>
        </w:trPr>
        <w:tc>
          <w:tcPr>
            <w:tcW w:w="794" w:type="dxa"/>
          </w:tcPr>
          <w:p w14:paraId="149D8C6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1F14D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6E7CE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15B1907" w14:textId="77777777" w:rsidTr="003148D4">
        <w:trPr>
          <w:cantSplit/>
        </w:trPr>
        <w:tc>
          <w:tcPr>
            <w:tcW w:w="794" w:type="dxa"/>
          </w:tcPr>
          <w:p w14:paraId="5072247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ED119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C7AD9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3A59F4F" w14:textId="77777777" w:rsidTr="00280825">
        <w:trPr>
          <w:cantSplit/>
        </w:trPr>
        <w:tc>
          <w:tcPr>
            <w:tcW w:w="794" w:type="dxa"/>
          </w:tcPr>
          <w:p w14:paraId="0EDBEA9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C3CD3F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DD871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B50123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494850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C11BB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7BD8AA8" w14:textId="77777777" w:rsidTr="003148D4">
        <w:trPr>
          <w:cantSplit/>
        </w:trPr>
        <w:tc>
          <w:tcPr>
            <w:tcW w:w="794" w:type="dxa"/>
          </w:tcPr>
          <w:p w14:paraId="29D7BBAC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14:paraId="54477A5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52D590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6B04C1B" w14:textId="77777777" w:rsidTr="003148D4">
        <w:trPr>
          <w:cantSplit/>
        </w:trPr>
        <w:tc>
          <w:tcPr>
            <w:tcW w:w="794" w:type="dxa"/>
          </w:tcPr>
          <w:p w14:paraId="4D7D277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5F272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6D6B0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278328" w14:textId="77777777" w:rsidTr="003148D4">
        <w:trPr>
          <w:cantSplit/>
        </w:trPr>
        <w:tc>
          <w:tcPr>
            <w:tcW w:w="794" w:type="dxa"/>
          </w:tcPr>
          <w:p w14:paraId="346469B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39983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91F31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AA88F8E" w14:textId="77777777" w:rsidTr="003148D4">
        <w:trPr>
          <w:cantSplit/>
        </w:trPr>
        <w:tc>
          <w:tcPr>
            <w:tcW w:w="794" w:type="dxa"/>
          </w:tcPr>
          <w:p w14:paraId="2BDF928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04848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5D202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0DD4E01" w14:textId="77777777" w:rsidTr="003148D4">
        <w:trPr>
          <w:cantSplit/>
        </w:trPr>
        <w:tc>
          <w:tcPr>
            <w:tcW w:w="794" w:type="dxa"/>
          </w:tcPr>
          <w:p w14:paraId="7F98045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EA671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81210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31A0D0D" w14:textId="77777777" w:rsidTr="00280825">
        <w:trPr>
          <w:cantSplit/>
        </w:trPr>
        <w:tc>
          <w:tcPr>
            <w:tcW w:w="794" w:type="dxa"/>
          </w:tcPr>
          <w:p w14:paraId="5506603E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A7093B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7385D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8A8983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FE3367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AD627F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AE045E9" w14:textId="77777777" w:rsidTr="003148D4">
        <w:trPr>
          <w:cantSplit/>
        </w:trPr>
        <w:tc>
          <w:tcPr>
            <w:tcW w:w="794" w:type="dxa"/>
          </w:tcPr>
          <w:p w14:paraId="06E4A6B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0CDD66F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C313E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79A8052" w14:textId="77777777" w:rsidTr="003148D4">
        <w:trPr>
          <w:cantSplit/>
        </w:trPr>
        <w:tc>
          <w:tcPr>
            <w:tcW w:w="794" w:type="dxa"/>
          </w:tcPr>
          <w:p w14:paraId="38E6DB2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733DF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1D06C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7FEAC3" w14:textId="77777777" w:rsidTr="003148D4">
        <w:trPr>
          <w:cantSplit/>
        </w:trPr>
        <w:tc>
          <w:tcPr>
            <w:tcW w:w="794" w:type="dxa"/>
          </w:tcPr>
          <w:p w14:paraId="7D39BD2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1B5D1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CDF01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6F0E24C" w14:textId="77777777" w:rsidTr="003148D4">
        <w:trPr>
          <w:cantSplit/>
        </w:trPr>
        <w:tc>
          <w:tcPr>
            <w:tcW w:w="794" w:type="dxa"/>
          </w:tcPr>
          <w:p w14:paraId="2C5DF6D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D41C5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509F0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71BB6B8" w14:textId="77777777" w:rsidTr="003148D4">
        <w:trPr>
          <w:cantSplit/>
        </w:trPr>
        <w:tc>
          <w:tcPr>
            <w:tcW w:w="794" w:type="dxa"/>
          </w:tcPr>
          <w:p w14:paraId="22265D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ECF45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66281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8B0983F" w14:textId="77777777" w:rsidTr="00280825">
        <w:trPr>
          <w:cantSplit/>
        </w:trPr>
        <w:tc>
          <w:tcPr>
            <w:tcW w:w="794" w:type="dxa"/>
          </w:tcPr>
          <w:p w14:paraId="0D3D8092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7A2A2C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CDA6E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59B6B2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1894CC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534C1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8B68E85" w14:textId="77777777" w:rsidTr="003148D4">
        <w:trPr>
          <w:cantSplit/>
        </w:trPr>
        <w:tc>
          <w:tcPr>
            <w:tcW w:w="794" w:type="dxa"/>
          </w:tcPr>
          <w:p w14:paraId="466B35C6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9FACF0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5E4770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A14127A" w14:textId="77777777" w:rsidTr="003148D4">
        <w:trPr>
          <w:cantSplit/>
        </w:trPr>
        <w:tc>
          <w:tcPr>
            <w:tcW w:w="794" w:type="dxa"/>
          </w:tcPr>
          <w:p w14:paraId="3E867BC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46631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55651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340F50" w14:textId="77777777" w:rsidTr="003148D4">
        <w:trPr>
          <w:cantSplit/>
        </w:trPr>
        <w:tc>
          <w:tcPr>
            <w:tcW w:w="794" w:type="dxa"/>
          </w:tcPr>
          <w:p w14:paraId="0F15941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DFBC1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3F372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DB01F74" w14:textId="77777777" w:rsidTr="003148D4">
        <w:trPr>
          <w:cantSplit/>
        </w:trPr>
        <w:tc>
          <w:tcPr>
            <w:tcW w:w="794" w:type="dxa"/>
          </w:tcPr>
          <w:p w14:paraId="4B3C4DB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7E8DF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1A36A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752D94F" w14:textId="77777777" w:rsidTr="003148D4">
        <w:trPr>
          <w:cantSplit/>
        </w:trPr>
        <w:tc>
          <w:tcPr>
            <w:tcW w:w="794" w:type="dxa"/>
          </w:tcPr>
          <w:p w14:paraId="78B37D1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D3581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E737C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A877244" w14:textId="77777777" w:rsidTr="00280825">
        <w:trPr>
          <w:cantSplit/>
        </w:trPr>
        <w:tc>
          <w:tcPr>
            <w:tcW w:w="794" w:type="dxa"/>
          </w:tcPr>
          <w:p w14:paraId="10675849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B29EEA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376CD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62BD59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E56B77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CA1247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AE6BD77" w14:textId="77777777" w:rsidTr="003148D4">
        <w:trPr>
          <w:cantSplit/>
        </w:trPr>
        <w:tc>
          <w:tcPr>
            <w:tcW w:w="794" w:type="dxa"/>
          </w:tcPr>
          <w:p w14:paraId="6AAD79E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C2AD61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264AA51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916A05B" w14:textId="77777777" w:rsidTr="003148D4">
        <w:trPr>
          <w:cantSplit/>
        </w:trPr>
        <w:tc>
          <w:tcPr>
            <w:tcW w:w="794" w:type="dxa"/>
          </w:tcPr>
          <w:p w14:paraId="60FF687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7FF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00930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90896B2" w14:textId="77777777" w:rsidTr="003148D4">
        <w:trPr>
          <w:cantSplit/>
        </w:trPr>
        <w:tc>
          <w:tcPr>
            <w:tcW w:w="794" w:type="dxa"/>
          </w:tcPr>
          <w:p w14:paraId="7412B13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24F25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7163A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A43C5CD" w14:textId="77777777" w:rsidTr="003148D4">
        <w:trPr>
          <w:cantSplit/>
        </w:trPr>
        <w:tc>
          <w:tcPr>
            <w:tcW w:w="794" w:type="dxa"/>
          </w:tcPr>
          <w:p w14:paraId="7989F7C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F2FC0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BB3DE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BE1DF38" w14:textId="77777777" w:rsidTr="003148D4">
        <w:trPr>
          <w:cantSplit/>
        </w:trPr>
        <w:tc>
          <w:tcPr>
            <w:tcW w:w="794" w:type="dxa"/>
          </w:tcPr>
          <w:p w14:paraId="55082A5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4DB99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D5386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3F081DF" w14:textId="77777777" w:rsidTr="00280825">
        <w:trPr>
          <w:cantSplit/>
        </w:trPr>
        <w:tc>
          <w:tcPr>
            <w:tcW w:w="794" w:type="dxa"/>
          </w:tcPr>
          <w:p w14:paraId="533D67B3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C00E46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B33E5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C1441E8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36AC8BA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A3417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E58E911" w14:textId="77777777" w:rsidTr="003148D4">
        <w:trPr>
          <w:cantSplit/>
        </w:trPr>
        <w:tc>
          <w:tcPr>
            <w:tcW w:w="794" w:type="dxa"/>
          </w:tcPr>
          <w:p w14:paraId="103157E5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005B44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5E1B13B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D41BA29" w14:textId="77777777" w:rsidTr="003148D4">
        <w:trPr>
          <w:cantSplit/>
        </w:trPr>
        <w:tc>
          <w:tcPr>
            <w:tcW w:w="794" w:type="dxa"/>
          </w:tcPr>
          <w:p w14:paraId="73F219B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D0D0C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E639B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B44A55E" w14:textId="77777777" w:rsidTr="003148D4">
        <w:trPr>
          <w:cantSplit/>
        </w:trPr>
        <w:tc>
          <w:tcPr>
            <w:tcW w:w="794" w:type="dxa"/>
          </w:tcPr>
          <w:p w14:paraId="5D8FA11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22F1D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A5088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4CF1238" w14:textId="77777777" w:rsidTr="003148D4">
        <w:trPr>
          <w:cantSplit/>
        </w:trPr>
        <w:tc>
          <w:tcPr>
            <w:tcW w:w="794" w:type="dxa"/>
          </w:tcPr>
          <w:p w14:paraId="0388D2D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0CD40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2ECF3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860AB1" w14:textId="77777777" w:rsidTr="003148D4">
        <w:trPr>
          <w:cantSplit/>
        </w:trPr>
        <w:tc>
          <w:tcPr>
            <w:tcW w:w="794" w:type="dxa"/>
          </w:tcPr>
          <w:p w14:paraId="06FAC78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4A5E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1DB3C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DACC331" w14:textId="77777777" w:rsidTr="00280825">
        <w:trPr>
          <w:cantSplit/>
        </w:trPr>
        <w:tc>
          <w:tcPr>
            <w:tcW w:w="794" w:type="dxa"/>
          </w:tcPr>
          <w:p w14:paraId="035513C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E37281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C8F0D0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23AE65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2CB366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F1E06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F9FB14F" w14:textId="77777777" w:rsidTr="003148D4">
        <w:trPr>
          <w:cantSplit/>
        </w:trPr>
        <w:tc>
          <w:tcPr>
            <w:tcW w:w="794" w:type="dxa"/>
          </w:tcPr>
          <w:p w14:paraId="08A2D140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69424895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E76F25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7B6E60F" w14:textId="77777777" w:rsidTr="003148D4">
        <w:trPr>
          <w:cantSplit/>
        </w:trPr>
        <w:tc>
          <w:tcPr>
            <w:tcW w:w="794" w:type="dxa"/>
          </w:tcPr>
          <w:p w14:paraId="2C621FD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6CEDA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E5D20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F57AEA9" w14:textId="77777777" w:rsidTr="003148D4">
        <w:trPr>
          <w:cantSplit/>
        </w:trPr>
        <w:tc>
          <w:tcPr>
            <w:tcW w:w="794" w:type="dxa"/>
          </w:tcPr>
          <w:p w14:paraId="0EA4719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5904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9CF45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12A6A9D" w14:textId="77777777" w:rsidTr="003148D4">
        <w:trPr>
          <w:cantSplit/>
        </w:trPr>
        <w:tc>
          <w:tcPr>
            <w:tcW w:w="794" w:type="dxa"/>
          </w:tcPr>
          <w:p w14:paraId="41D4748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87C89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274FB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023BE70" w14:textId="77777777" w:rsidTr="003148D4">
        <w:trPr>
          <w:cantSplit/>
        </w:trPr>
        <w:tc>
          <w:tcPr>
            <w:tcW w:w="794" w:type="dxa"/>
          </w:tcPr>
          <w:p w14:paraId="7348CCE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EA42F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16DCD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2C881A3C" w14:textId="77777777" w:rsidTr="00280825">
        <w:trPr>
          <w:cantSplit/>
        </w:trPr>
        <w:tc>
          <w:tcPr>
            <w:tcW w:w="794" w:type="dxa"/>
          </w:tcPr>
          <w:p w14:paraId="364D925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F43AF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C63423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47DDF9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6F030B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88C1C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FA4E84B" w14:textId="77777777" w:rsidTr="003148D4">
        <w:trPr>
          <w:cantSplit/>
        </w:trPr>
        <w:tc>
          <w:tcPr>
            <w:tcW w:w="794" w:type="dxa"/>
          </w:tcPr>
          <w:p w14:paraId="4BF72222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14:paraId="62E5455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0A3313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33FB0E" w14:textId="77777777" w:rsidTr="003148D4">
        <w:trPr>
          <w:cantSplit/>
        </w:trPr>
        <w:tc>
          <w:tcPr>
            <w:tcW w:w="794" w:type="dxa"/>
          </w:tcPr>
          <w:p w14:paraId="54707E1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A2AB1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8BB1E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2ECBA0A" w14:textId="77777777" w:rsidTr="003148D4">
        <w:trPr>
          <w:cantSplit/>
        </w:trPr>
        <w:tc>
          <w:tcPr>
            <w:tcW w:w="794" w:type="dxa"/>
          </w:tcPr>
          <w:p w14:paraId="7C32F44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D2C18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57588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DBB40B7" w14:textId="77777777" w:rsidTr="003148D4">
        <w:trPr>
          <w:cantSplit/>
        </w:trPr>
        <w:tc>
          <w:tcPr>
            <w:tcW w:w="794" w:type="dxa"/>
          </w:tcPr>
          <w:p w14:paraId="7EAA00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F16DB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0AF08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84F724A" w14:textId="77777777" w:rsidTr="003148D4">
        <w:trPr>
          <w:cantSplit/>
        </w:trPr>
        <w:tc>
          <w:tcPr>
            <w:tcW w:w="794" w:type="dxa"/>
          </w:tcPr>
          <w:p w14:paraId="43AE911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01B6E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D2FD6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9AD1F7A" w14:textId="77777777" w:rsidTr="00280825">
        <w:trPr>
          <w:cantSplit/>
        </w:trPr>
        <w:tc>
          <w:tcPr>
            <w:tcW w:w="794" w:type="dxa"/>
          </w:tcPr>
          <w:p w14:paraId="7AE06AFA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7500D2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9D651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EC6ED3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E3BC7B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68D52C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88173D9" w14:textId="77777777" w:rsidTr="003148D4">
        <w:trPr>
          <w:cantSplit/>
        </w:trPr>
        <w:tc>
          <w:tcPr>
            <w:tcW w:w="794" w:type="dxa"/>
          </w:tcPr>
          <w:p w14:paraId="10868CC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14D4750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9B791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30E5BF6" w14:textId="77777777" w:rsidTr="003148D4">
        <w:trPr>
          <w:cantSplit/>
        </w:trPr>
        <w:tc>
          <w:tcPr>
            <w:tcW w:w="794" w:type="dxa"/>
          </w:tcPr>
          <w:p w14:paraId="0946156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B0453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5C5AA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40AA414" w14:textId="77777777" w:rsidTr="003148D4">
        <w:trPr>
          <w:cantSplit/>
        </w:trPr>
        <w:tc>
          <w:tcPr>
            <w:tcW w:w="794" w:type="dxa"/>
          </w:tcPr>
          <w:p w14:paraId="78EAB50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306E8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0D949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3D5E44" w14:textId="77777777" w:rsidTr="003148D4">
        <w:trPr>
          <w:cantSplit/>
        </w:trPr>
        <w:tc>
          <w:tcPr>
            <w:tcW w:w="794" w:type="dxa"/>
          </w:tcPr>
          <w:p w14:paraId="2745355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1CD6B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65676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88550B9" w14:textId="77777777" w:rsidTr="003148D4">
        <w:trPr>
          <w:cantSplit/>
        </w:trPr>
        <w:tc>
          <w:tcPr>
            <w:tcW w:w="794" w:type="dxa"/>
          </w:tcPr>
          <w:p w14:paraId="1456543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E958A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FC0CD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EE1423F" w14:textId="77777777" w:rsidTr="00280825">
        <w:trPr>
          <w:cantSplit/>
        </w:trPr>
        <w:tc>
          <w:tcPr>
            <w:tcW w:w="794" w:type="dxa"/>
          </w:tcPr>
          <w:p w14:paraId="1D76A107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0C388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B7558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18710A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E58484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D97C6C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5EB452E" w14:textId="77777777" w:rsidTr="003148D4">
        <w:trPr>
          <w:cantSplit/>
        </w:trPr>
        <w:tc>
          <w:tcPr>
            <w:tcW w:w="794" w:type="dxa"/>
          </w:tcPr>
          <w:p w14:paraId="7596B334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165B83E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65A012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1C59D1E" w14:textId="77777777" w:rsidTr="003148D4">
        <w:trPr>
          <w:cantSplit/>
        </w:trPr>
        <w:tc>
          <w:tcPr>
            <w:tcW w:w="794" w:type="dxa"/>
          </w:tcPr>
          <w:p w14:paraId="0DC9D3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D2DE6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AA993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F97E484" w14:textId="77777777" w:rsidTr="003148D4">
        <w:trPr>
          <w:cantSplit/>
        </w:trPr>
        <w:tc>
          <w:tcPr>
            <w:tcW w:w="794" w:type="dxa"/>
          </w:tcPr>
          <w:p w14:paraId="0529473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9DCF1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1F65F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3516621" w14:textId="77777777" w:rsidTr="003148D4">
        <w:trPr>
          <w:cantSplit/>
        </w:trPr>
        <w:tc>
          <w:tcPr>
            <w:tcW w:w="794" w:type="dxa"/>
          </w:tcPr>
          <w:p w14:paraId="2126546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7FB81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C66D0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A3AD8C3" w14:textId="77777777" w:rsidTr="003148D4">
        <w:trPr>
          <w:cantSplit/>
        </w:trPr>
        <w:tc>
          <w:tcPr>
            <w:tcW w:w="794" w:type="dxa"/>
          </w:tcPr>
          <w:p w14:paraId="44C7F00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4F456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2687F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2F75BBAB" w14:textId="77777777" w:rsidTr="00280825">
        <w:trPr>
          <w:cantSplit/>
        </w:trPr>
        <w:tc>
          <w:tcPr>
            <w:tcW w:w="794" w:type="dxa"/>
          </w:tcPr>
          <w:p w14:paraId="5E9A75F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ADAA93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AD6909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B9EC89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1A356E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49FDE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19D6082" w14:textId="77777777" w:rsidTr="003148D4">
        <w:trPr>
          <w:cantSplit/>
        </w:trPr>
        <w:tc>
          <w:tcPr>
            <w:tcW w:w="794" w:type="dxa"/>
          </w:tcPr>
          <w:p w14:paraId="1582D0E8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56950BA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ECE86D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6AF7239" w14:textId="77777777" w:rsidTr="003148D4">
        <w:trPr>
          <w:cantSplit/>
        </w:trPr>
        <w:tc>
          <w:tcPr>
            <w:tcW w:w="794" w:type="dxa"/>
          </w:tcPr>
          <w:p w14:paraId="1D8C3CE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0A714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A832B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5BEB3BB" w14:textId="77777777" w:rsidTr="003148D4">
        <w:trPr>
          <w:cantSplit/>
        </w:trPr>
        <w:tc>
          <w:tcPr>
            <w:tcW w:w="794" w:type="dxa"/>
          </w:tcPr>
          <w:p w14:paraId="23BDCE5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A102E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F9D72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C104C46" w14:textId="77777777" w:rsidTr="003148D4">
        <w:trPr>
          <w:cantSplit/>
        </w:trPr>
        <w:tc>
          <w:tcPr>
            <w:tcW w:w="794" w:type="dxa"/>
          </w:tcPr>
          <w:p w14:paraId="5001BCE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B833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ABB37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564C5F" w14:textId="77777777" w:rsidTr="003148D4">
        <w:trPr>
          <w:cantSplit/>
        </w:trPr>
        <w:tc>
          <w:tcPr>
            <w:tcW w:w="794" w:type="dxa"/>
          </w:tcPr>
          <w:p w14:paraId="084AD8D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6CBD6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AA7BA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64F4D7F" w14:textId="77777777" w:rsidTr="00280825">
        <w:trPr>
          <w:cantSplit/>
        </w:trPr>
        <w:tc>
          <w:tcPr>
            <w:tcW w:w="794" w:type="dxa"/>
          </w:tcPr>
          <w:p w14:paraId="6CBCB3D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4C75C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5D0B2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35918A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B81C77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CEC49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5AA1FC8" w14:textId="77777777" w:rsidTr="003148D4">
        <w:trPr>
          <w:cantSplit/>
        </w:trPr>
        <w:tc>
          <w:tcPr>
            <w:tcW w:w="794" w:type="dxa"/>
          </w:tcPr>
          <w:p w14:paraId="0C133D7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92A020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B9CB3C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73618A6" w14:textId="77777777" w:rsidTr="003148D4">
        <w:trPr>
          <w:cantSplit/>
        </w:trPr>
        <w:tc>
          <w:tcPr>
            <w:tcW w:w="794" w:type="dxa"/>
          </w:tcPr>
          <w:p w14:paraId="6A91F58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4120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B4914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076B29A" w14:textId="77777777" w:rsidTr="003148D4">
        <w:trPr>
          <w:cantSplit/>
        </w:trPr>
        <w:tc>
          <w:tcPr>
            <w:tcW w:w="794" w:type="dxa"/>
          </w:tcPr>
          <w:p w14:paraId="315C79A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B33A2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CBD9F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5E81C0" w14:textId="77777777" w:rsidTr="003148D4">
        <w:trPr>
          <w:cantSplit/>
        </w:trPr>
        <w:tc>
          <w:tcPr>
            <w:tcW w:w="794" w:type="dxa"/>
          </w:tcPr>
          <w:p w14:paraId="04AE82C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DCEFE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EC4D4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9748581" w14:textId="77777777" w:rsidTr="003148D4">
        <w:trPr>
          <w:cantSplit/>
        </w:trPr>
        <w:tc>
          <w:tcPr>
            <w:tcW w:w="794" w:type="dxa"/>
          </w:tcPr>
          <w:p w14:paraId="27A4897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3AE84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EDFFA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3CE4DC2" w14:textId="77777777" w:rsidTr="00280825">
        <w:trPr>
          <w:cantSplit/>
        </w:trPr>
        <w:tc>
          <w:tcPr>
            <w:tcW w:w="794" w:type="dxa"/>
          </w:tcPr>
          <w:p w14:paraId="26325A5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BF8E9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8A051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2743E0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5F1EF5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77A7F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D8F2F11" w14:textId="77777777" w:rsidTr="003148D4">
        <w:trPr>
          <w:cantSplit/>
        </w:trPr>
        <w:tc>
          <w:tcPr>
            <w:tcW w:w="794" w:type="dxa"/>
          </w:tcPr>
          <w:p w14:paraId="007D217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5B7A64B1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75C18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0F02842" w14:textId="77777777" w:rsidTr="003148D4">
        <w:trPr>
          <w:cantSplit/>
        </w:trPr>
        <w:tc>
          <w:tcPr>
            <w:tcW w:w="794" w:type="dxa"/>
          </w:tcPr>
          <w:p w14:paraId="190D67C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53495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29E5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1990A07" w14:textId="77777777" w:rsidTr="003148D4">
        <w:trPr>
          <w:cantSplit/>
        </w:trPr>
        <w:tc>
          <w:tcPr>
            <w:tcW w:w="794" w:type="dxa"/>
          </w:tcPr>
          <w:p w14:paraId="48454F2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FB846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145F4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054B5CF" w14:textId="77777777" w:rsidTr="003148D4">
        <w:trPr>
          <w:cantSplit/>
        </w:trPr>
        <w:tc>
          <w:tcPr>
            <w:tcW w:w="794" w:type="dxa"/>
          </w:tcPr>
          <w:p w14:paraId="77228E7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BFBEC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077D0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9D03587" w14:textId="77777777" w:rsidTr="003148D4">
        <w:trPr>
          <w:cantSplit/>
        </w:trPr>
        <w:tc>
          <w:tcPr>
            <w:tcW w:w="794" w:type="dxa"/>
          </w:tcPr>
          <w:p w14:paraId="3CCFA3A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C56B1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AA717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F37D0A2" w14:textId="77777777" w:rsidTr="00280825">
        <w:trPr>
          <w:cantSplit/>
        </w:trPr>
        <w:tc>
          <w:tcPr>
            <w:tcW w:w="794" w:type="dxa"/>
          </w:tcPr>
          <w:p w14:paraId="03A25E94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1301C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4BD08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8461D3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68BF10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A9C06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947A898" w14:textId="77777777" w:rsidTr="003148D4">
        <w:trPr>
          <w:cantSplit/>
        </w:trPr>
        <w:tc>
          <w:tcPr>
            <w:tcW w:w="794" w:type="dxa"/>
          </w:tcPr>
          <w:p w14:paraId="64DC5206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7343A391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4E6E76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76D5EC5" w14:textId="77777777" w:rsidTr="003148D4">
        <w:trPr>
          <w:cantSplit/>
        </w:trPr>
        <w:tc>
          <w:tcPr>
            <w:tcW w:w="794" w:type="dxa"/>
          </w:tcPr>
          <w:p w14:paraId="3D1B8AB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A54A7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27D6E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A0EEB5" w14:textId="77777777" w:rsidTr="003148D4">
        <w:trPr>
          <w:cantSplit/>
        </w:trPr>
        <w:tc>
          <w:tcPr>
            <w:tcW w:w="794" w:type="dxa"/>
          </w:tcPr>
          <w:p w14:paraId="39D9A48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88A2E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DF7BE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3548CDB" w14:textId="77777777" w:rsidTr="003148D4">
        <w:trPr>
          <w:cantSplit/>
        </w:trPr>
        <w:tc>
          <w:tcPr>
            <w:tcW w:w="794" w:type="dxa"/>
          </w:tcPr>
          <w:p w14:paraId="45F292E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F9CF2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8BF57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B46C3D7" w14:textId="77777777" w:rsidTr="003148D4">
        <w:trPr>
          <w:cantSplit/>
        </w:trPr>
        <w:tc>
          <w:tcPr>
            <w:tcW w:w="794" w:type="dxa"/>
          </w:tcPr>
          <w:p w14:paraId="7DAC70F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77AC6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1D7CB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5118A66" w14:textId="77777777" w:rsidTr="00280825">
        <w:trPr>
          <w:cantSplit/>
        </w:trPr>
        <w:tc>
          <w:tcPr>
            <w:tcW w:w="794" w:type="dxa"/>
          </w:tcPr>
          <w:p w14:paraId="04D3C18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B4619C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F70DA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4AE096A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CD4562C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FADC41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4326FB24" w14:textId="77777777" w:rsidTr="003148D4">
        <w:trPr>
          <w:cantSplit/>
        </w:trPr>
        <w:tc>
          <w:tcPr>
            <w:tcW w:w="794" w:type="dxa"/>
          </w:tcPr>
          <w:p w14:paraId="24FFA9C8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7F212AD4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6750AAA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211A110" w14:textId="77777777" w:rsidTr="003148D4">
        <w:trPr>
          <w:cantSplit/>
        </w:trPr>
        <w:tc>
          <w:tcPr>
            <w:tcW w:w="794" w:type="dxa"/>
          </w:tcPr>
          <w:p w14:paraId="497D76A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3EF2E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F9BE98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A116D6E" w14:textId="77777777" w:rsidTr="003148D4">
        <w:trPr>
          <w:cantSplit/>
        </w:trPr>
        <w:tc>
          <w:tcPr>
            <w:tcW w:w="794" w:type="dxa"/>
          </w:tcPr>
          <w:p w14:paraId="595CC677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36B36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88D26AB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848AD08" w14:textId="77777777" w:rsidTr="003148D4">
        <w:trPr>
          <w:cantSplit/>
        </w:trPr>
        <w:tc>
          <w:tcPr>
            <w:tcW w:w="794" w:type="dxa"/>
          </w:tcPr>
          <w:p w14:paraId="599FB960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977C5A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8A78CA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B97690D" w14:textId="77777777" w:rsidTr="003148D4">
        <w:trPr>
          <w:cantSplit/>
        </w:trPr>
        <w:tc>
          <w:tcPr>
            <w:tcW w:w="794" w:type="dxa"/>
          </w:tcPr>
          <w:p w14:paraId="2722E8F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503C8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2DBC22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5A400B97" w14:textId="77777777" w:rsidTr="00280825">
        <w:trPr>
          <w:cantSplit/>
        </w:trPr>
        <w:tc>
          <w:tcPr>
            <w:tcW w:w="794" w:type="dxa"/>
          </w:tcPr>
          <w:p w14:paraId="3AA5F11D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1FB3C4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099232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17A01E6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83A690D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3DCC5E2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614DD8BB" w14:textId="77777777" w:rsidTr="003148D4">
        <w:trPr>
          <w:cantSplit/>
        </w:trPr>
        <w:tc>
          <w:tcPr>
            <w:tcW w:w="794" w:type="dxa"/>
          </w:tcPr>
          <w:p w14:paraId="74BA60AD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D1BCD34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9BFD37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C7578BC" w14:textId="77777777" w:rsidTr="003148D4">
        <w:trPr>
          <w:cantSplit/>
        </w:trPr>
        <w:tc>
          <w:tcPr>
            <w:tcW w:w="794" w:type="dxa"/>
          </w:tcPr>
          <w:p w14:paraId="02806F2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34F041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F1B339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08A80F0" w14:textId="77777777" w:rsidTr="003148D4">
        <w:trPr>
          <w:cantSplit/>
        </w:trPr>
        <w:tc>
          <w:tcPr>
            <w:tcW w:w="794" w:type="dxa"/>
          </w:tcPr>
          <w:p w14:paraId="51A594C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49268D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58D906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E2B83E4" w14:textId="77777777" w:rsidTr="003148D4">
        <w:trPr>
          <w:cantSplit/>
        </w:trPr>
        <w:tc>
          <w:tcPr>
            <w:tcW w:w="794" w:type="dxa"/>
          </w:tcPr>
          <w:p w14:paraId="4C81552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AC641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89165C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B6B22C0" w14:textId="77777777" w:rsidTr="003148D4">
        <w:trPr>
          <w:cantSplit/>
        </w:trPr>
        <w:tc>
          <w:tcPr>
            <w:tcW w:w="794" w:type="dxa"/>
          </w:tcPr>
          <w:p w14:paraId="566F8BB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4F7C58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61EA6C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6C74B0D" w14:textId="77777777" w:rsidTr="00280825">
        <w:trPr>
          <w:cantSplit/>
        </w:trPr>
        <w:tc>
          <w:tcPr>
            <w:tcW w:w="794" w:type="dxa"/>
          </w:tcPr>
          <w:p w14:paraId="682100B5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24FB3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696D6D0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4DFC66A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3BBC009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4C2BDE9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0DCA065B" w14:textId="77777777" w:rsidTr="003148D4">
        <w:trPr>
          <w:cantSplit/>
        </w:trPr>
        <w:tc>
          <w:tcPr>
            <w:tcW w:w="794" w:type="dxa"/>
          </w:tcPr>
          <w:p w14:paraId="66FB6B7C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56576B2F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2B7BC91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1428FCE" w14:textId="77777777" w:rsidTr="003148D4">
        <w:trPr>
          <w:cantSplit/>
        </w:trPr>
        <w:tc>
          <w:tcPr>
            <w:tcW w:w="794" w:type="dxa"/>
          </w:tcPr>
          <w:p w14:paraId="1A629851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7A2B4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DBF494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895A759" w14:textId="77777777" w:rsidTr="003148D4">
        <w:trPr>
          <w:cantSplit/>
        </w:trPr>
        <w:tc>
          <w:tcPr>
            <w:tcW w:w="794" w:type="dxa"/>
          </w:tcPr>
          <w:p w14:paraId="5193BAF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784323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B47267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90B31A6" w14:textId="77777777" w:rsidTr="003148D4">
        <w:trPr>
          <w:cantSplit/>
        </w:trPr>
        <w:tc>
          <w:tcPr>
            <w:tcW w:w="794" w:type="dxa"/>
          </w:tcPr>
          <w:p w14:paraId="7041B13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384115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257BC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0C266C8" w14:textId="77777777" w:rsidTr="003148D4">
        <w:trPr>
          <w:cantSplit/>
        </w:trPr>
        <w:tc>
          <w:tcPr>
            <w:tcW w:w="794" w:type="dxa"/>
          </w:tcPr>
          <w:p w14:paraId="3D7CA6C4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16719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1167A7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99E4EF2" w14:textId="77777777" w:rsidTr="00280825">
        <w:trPr>
          <w:cantSplit/>
        </w:trPr>
        <w:tc>
          <w:tcPr>
            <w:tcW w:w="794" w:type="dxa"/>
          </w:tcPr>
          <w:p w14:paraId="4CEDDCD3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3D602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9477C26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3C775D1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672764E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31402A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49E0E2A0" w14:textId="77777777" w:rsidTr="003148D4">
        <w:trPr>
          <w:cantSplit/>
        </w:trPr>
        <w:tc>
          <w:tcPr>
            <w:tcW w:w="794" w:type="dxa"/>
          </w:tcPr>
          <w:p w14:paraId="4A3AAF97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14:paraId="486F2034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333764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04B64C8" w14:textId="77777777" w:rsidTr="003148D4">
        <w:trPr>
          <w:cantSplit/>
        </w:trPr>
        <w:tc>
          <w:tcPr>
            <w:tcW w:w="794" w:type="dxa"/>
          </w:tcPr>
          <w:p w14:paraId="5362F22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F0E72A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E0E8AF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E6ABF5D" w14:textId="77777777" w:rsidTr="003148D4">
        <w:trPr>
          <w:cantSplit/>
        </w:trPr>
        <w:tc>
          <w:tcPr>
            <w:tcW w:w="794" w:type="dxa"/>
          </w:tcPr>
          <w:p w14:paraId="57661303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F4497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B1FE05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A4B1511" w14:textId="77777777" w:rsidTr="003148D4">
        <w:trPr>
          <w:cantSplit/>
        </w:trPr>
        <w:tc>
          <w:tcPr>
            <w:tcW w:w="794" w:type="dxa"/>
          </w:tcPr>
          <w:p w14:paraId="503C3072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1B6134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6CCEE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4C4A99B" w14:textId="77777777" w:rsidTr="003148D4">
        <w:trPr>
          <w:cantSplit/>
        </w:trPr>
        <w:tc>
          <w:tcPr>
            <w:tcW w:w="794" w:type="dxa"/>
          </w:tcPr>
          <w:p w14:paraId="0D74052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F6195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37ABC0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1E833C7" w14:textId="77777777" w:rsidTr="00280825">
        <w:trPr>
          <w:cantSplit/>
        </w:trPr>
        <w:tc>
          <w:tcPr>
            <w:tcW w:w="794" w:type="dxa"/>
          </w:tcPr>
          <w:p w14:paraId="67AB9CBD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A8DB0C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41719A9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363F465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5401CFE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A529BF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ACD3356" w14:textId="77777777" w:rsidTr="003148D4">
        <w:trPr>
          <w:cantSplit/>
        </w:trPr>
        <w:tc>
          <w:tcPr>
            <w:tcW w:w="794" w:type="dxa"/>
          </w:tcPr>
          <w:p w14:paraId="3479B200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14:paraId="3BAE674B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BD720D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E140748" w14:textId="77777777" w:rsidTr="003148D4">
        <w:trPr>
          <w:cantSplit/>
        </w:trPr>
        <w:tc>
          <w:tcPr>
            <w:tcW w:w="794" w:type="dxa"/>
          </w:tcPr>
          <w:p w14:paraId="2D37698C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D8EAB7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B13391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AADBBD6" w14:textId="77777777" w:rsidTr="003148D4">
        <w:trPr>
          <w:cantSplit/>
        </w:trPr>
        <w:tc>
          <w:tcPr>
            <w:tcW w:w="794" w:type="dxa"/>
          </w:tcPr>
          <w:p w14:paraId="41684B8B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6ED0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604E6E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AD11506" w14:textId="77777777" w:rsidTr="003148D4">
        <w:trPr>
          <w:cantSplit/>
        </w:trPr>
        <w:tc>
          <w:tcPr>
            <w:tcW w:w="794" w:type="dxa"/>
          </w:tcPr>
          <w:p w14:paraId="160BCD7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D64E6E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8BCA00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F84741D" w14:textId="77777777" w:rsidTr="003148D4">
        <w:trPr>
          <w:cantSplit/>
        </w:trPr>
        <w:tc>
          <w:tcPr>
            <w:tcW w:w="794" w:type="dxa"/>
          </w:tcPr>
          <w:p w14:paraId="72207BC4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390BD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88C1E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B817FB5" w14:textId="77777777" w:rsidTr="00280825">
        <w:trPr>
          <w:cantSplit/>
        </w:trPr>
        <w:tc>
          <w:tcPr>
            <w:tcW w:w="794" w:type="dxa"/>
          </w:tcPr>
          <w:p w14:paraId="176786A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A49F5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0D1818" w14:textId="77777777"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87124" w14:textId="77777777" w:rsidR="00120B59" w:rsidRDefault="00120B59">
      <w:r>
        <w:separator/>
      </w:r>
    </w:p>
  </w:endnote>
  <w:endnote w:type="continuationSeparator" w:id="0">
    <w:p w14:paraId="20977074" w14:textId="77777777" w:rsidR="00120B59" w:rsidRDefault="0012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48DA3" w14:textId="77777777" w:rsidR="00AF763F" w:rsidRPr="001F3A0F" w:rsidRDefault="00AF763F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155863">
      <w:rPr>
        <w:rStyle w:val="PageNumber"/>
        <w:rFonts w:cs="B Nazanin"/>
        <w:noProof/>
        <w:sz w:val="20"/>
        <w:szCs w:val="20"/>
        <w:rtl/>
      </w:rPr>
      <w:t>32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01FA9" w14:textId="77777777" w:rsidR="00120B59" w:rsidRDefault="00120B59">
      <w:r>
        <w:separator/>
      </w:r>
    </w:p>
  </w:footnote>
  <w:footnote w:type="continuationSeparator" w:id="0">
    <w:p w14:paraId="7D1D4FB4" w14:textId="77777777" w:rsidR="00120B59" w:rsidRDefault="00120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D2D06" w14:textId="77777777" w:rsidR="00AF763F" w:rsidRPr="006D36FD" w:rsidRDefault="00AF763F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E4600A" wp14:editId="53451F52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87AD8" w14:textId="6E27437A" w:rsidR="00AF763F" w:rsidRPr="00420F46" w:rsidRDefault="00AF763F" w:rsidP="00E20861">
                          <w:pPr>
                            <w:rPr>
                              <w:rFonts w:cs="B Nazanin"/>
                              <w:rtl/>
                            </w:rPr>
                          </w:pP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رشته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تخصصی</w:t>
                          </w: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: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معاونت بهداشتی</w:t>
                          </w:r>
                          <w:r w:rsidR="00420F46" w:rsidRPr="00420F46"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 w:rsidR="00420F46">
                            <w:rPr>
                              <w:rFonts w:ascii="Sakkal Majalla" w:hAnsi="Sakkal Majalla" w:cs="Sakkal Majalla" w:hint="cs"/>
                              <w:rtl/>
                            </w:rPr>
                            <w:t>–</w:t>
                          </w:r>
                          <w:r w:rsidR="00420F46">
                            <w:rPr>
                              <w:rFonts w:cs="B Nazanin" w:hint="cs"/>
                              <w:rtl/>
                            </w:rPr>
                            <w:t xml:space="preserve"> </w:t>
                          </w:r>
                          <w:r w:rsidR="00420F46"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بهداشت </w:t>
                          </w:r>
                          <w:r w:rsidR="00655BC3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محیط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BE4600A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12587AD8" w14:textId="6E27437A" w:rsidR="00AF763F" w:rsidRPr="00420F46" w:rsidRDefault="00AF763F" w:rsidP="00E20861">
                    <w:pPr>
                      <w:rPr>
                        <w:rFonts w:cs="B Nazanin"/>
                        <w:rtl/>
                      </w:rPr>
                    </w:pP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رشته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تخصصی</w:t>
                    </w: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: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معاونت بهداشتی</w:t>
                    </w:r>
                    <w:r w:rsidR="00420F46" w:rsidRPr="00420F46"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 w:rsidR="00420F46">
                      <w:rPr>
                        <w:rFonts w:ascii="Sakkal Majalla" w:hAnsi="Sakkal Majalla" w:cs="Sakkal Majalla" w:hint="cs"/>
                        <w:rtl/>
                      </w:rPr>
                      <w:t>–</w:t>
                    </w:r>
                    <w:r w:rsidR="00420F46">
                      <w:rPr>
                        <w:rFonts w:cs="B Nazanin" w:hint="cs"/>
                        <w:rtl/>
                      </w:rPr>
                      <w:t xml:space="preserve"> </w:t>
                    </w:r>
                    <w:r w:rsidR="00420F46"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بهداشت </w:t>
                    </w:r>
                    <w:r w:rsidR="00655BC3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محیط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DCF75C4" wp14:editId="3AE5A609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B711C" w14:textId="1E659514" w:rsidR="00AF763F" w:rsidRPr="005937FB" w:rsidRDefault="00AF763F" w:rsidP="00A3514F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55559C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DCF75C4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6A3B711C" w14:textId="1E659514" w:rsidR="00AF763F" w:rsidRPr="005937FB" w:rsidRDefault="00AF763F" w:rsidP="00A3514F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55559C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1F8C33" wp14:editId="30524DB4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6C483C" w14:textId="599AB0D2" w:rsidR="00AF763F" w:rsidRPr="005937FB" w:rsidRDefault="00AF763F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 w:rsid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71F8C33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166C483C" w14:textId="599AB0D2" w:rsidR="00AF763F" w:rsidRPr="005937FB" w:rsidRDefault="00AF763F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 w:rsid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607BCFAD" wp14:editId="08DAFF29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7B7D2B" wp14:editId="207DBA15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D880E51" w14:textId="77777777" w:rsidR="00AF763F" w:rsidRDefault="00AF763F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179A257A" w14:textId="77777777" w:rsidR="00AF763F" w:rsidRDefault="00AF763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547B7D2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6D880E51" w14:textId="77777777" w:rsidR="00AF763F" w:rsidRDefault="00AF763F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179A257A" w14:textId="77777777" w:rsidR="00AF763F" w:rsidRDefault="00AF763F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070FB"/>
    <w:multiLevelType w:val="hybridMultilevel"/>
    <w:tmpl w:val="3FD66142"/>
    <w:lvl w:ilvl="0" w:tplc="5C00F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2E36"/>
    <w:multiLevelType w:val="hybridMultilevel"/>
    <w:tmpl w:val="49862094"/>
    <w:lvl w:ilvl="0" w:tplc="2ED28CE4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437EFA"/>
    <w:multiLevelType w:val="hybridMultilevel"/>
    <w:tmpl w:val="DAB02356"/>
    <w:lvl w:ilvl="0" w:tplc="027CCF7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76EC7C54"/>
    <w:multiLevelType w:val="hybridMultilevel"/>
    <w:tmpl w:val="B6A66CDC"/>
    <w:lvl w:ilvl="0" w:tplc="697295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B77"/>
    <w:rsid w:val="00007F08"/>
    <w:rsid w:val="000243F2"/>
    <w:rsid w:val="00034C30"/>
    <w:rsid w:val="00043636"/>
    <w:rsid w:val="00063EF1"/>
    <w:rsid w:val="00072457"/>
    <w:rsid w:val="00075C78"/>
    <w:rsid w:val="0007792B"/>
    <w:rsid w:val="000808FE"/>
    <w:rsid w:val="000A1C98"/>
    <w:rsid w:val="000A7996"/>
    <w:rsid w:val="000B0F5C"/>
    <w:rsid w:val="000C2B94"/>
    <w:rsid w:val="000E4D0A"/>
    <w:rsid w:val="000F71BD"/>
    <w:rsid w:val="00116B54"/>
    <w:rsid w:val="00120B59"/>
    <w:rsid w:val="001218DE"/>
    <w:rsid w:val="00136295"/>
    <w:rsid w:val="00136DA6"/>
    <w:rsid w:val="00141165"/>
    <w:rsid w:val="00143380"/>
    <w:rsid w:val="001517D6"/>
    <w:rsid w:val="00155863"/>
    <w:rsid w:val="00161A31"/>
    <w:rsid w:val="00161EA0"/>
    <w:rsid w:val="00163B6A"/>
    <w:rsid w:val="00166EA4"/>
    <w:rsid w:val="001712CC"/>
    <w:rsid w:val="00174532"/>
    <w:rsid w:val="001864BD"/>
    <w:rsid w:val="00194694"/>
    <w:rsid w:val="00194F6A"/>
    <w:rsid w:val="00195049"/>
    <w:rsid w:val="001A71CD"/>
    <w:rsid w:val="001C1FE1"/>
    <w:rsid w:val="001F3A0F"/>
    <w:rsid w:val="00200359"/>
    <w:rsid w:val="00225D4A"/>
    <w:rsid w:val="00240F7F"/>
    <w:rsid w:val="00241758"/>
    <w:rsid w:val="002534E6"/>
    <w:rsid w:val="002560AB"/>
    <w:rsid w:val="00267CC7"/>
    <w:rsid w:val="00280825"/>
    <w:rsid w:val="002B5541"/>
    <w:rsid w:val="002C27F7"/>
    <w:rsid w:val="002C3C64"/>
    <w:rsid w:val="002D2570"/>
    <w:rsid w:val="002E069A"/>
    <w:rsid w:val="002E4DC9"/>
    <w:rsid w:val="002F3DEC"/>
    <w:rsid w:val="002F6A49"/>
    <w:rsid w:val="00305037"/>
    <w:rsid w:val="003148D4"/>
    <w:rsid w:val="00315481"/>
    <w:rsid w:val="0033484B"/>
    <w:rsid w:val="003514BE"/>
    <w:rsid w:val="003601B7"/>
    <w:rsid w:val="00362C71"/>
    <w:rsid w:val="00374FD1"/>
    <w:rsid w:val="00375B1C"/>
    <w:rsid w:val="00385201"/>
    <w:rsid w:val="003A5529"/>
    <w:rsid w:val="003A6A83"/>
    <w:rsid w:val="003B77B8"/>
    <w:rsid w:val="003E54ED"/>
    <w:rsid w:val="003E5CD3"/>
    <w:rsid w:val="003E7990"/>
    <w:rsid w:val="003E7EEA"/>
    <w:rsid w:val="003F434C"/>
    <w:rsid w:val="003F4F39"/>
    <w:rsid w:val="00400B1B"/>
    <w:rsid w:val="00403D00"/>
    <w:rsid w:val="00407EE6"/>
    <w:rsid w:val="0041029E"/>
    <w:rsid w:val="0041074F"/>
    <w:rsid w:val="00420F46"/>
    <w:rsid w:val="00422BCF"/>
    <w:rsid w:val="00450F3A"/>
    <w:rsid w:val="00453C31"/>
    <w:rsid w:val="00453D61"/>
    <w:rsid w:val="00464440"/>
    <w:rsid w:val="004705F3"/>
    <w:rsid w:val="0047099D"/>
    <w:rsid w:val="00470C96"/>
    <w:rsid w:val="00471789"/>
    <w:rsid w:val="00472477"/>
    <w:rsid w:val="0048340C"/>
    <w:rsid w:val="00496441"/>
    <w:rsid w:val="004964B4"/>
    <w:rsid w:val="004A340F"/>
    <w:rsid w:val="004A48FC"/>
    <w:rsid w:val="004A65CD"/>
    <w:rsid w:val="004B32FD"/>
    <w:rsid w:val="004B43CA"/>
    <w:rsid w:val="004B62CD"/>
    <w:rsid w:val="004C0ABB"/>
    <w:rsid w:val="004E557F"/>
    <w:rsid w:val="004E6059"/>
    <w:rsid w:val="004F095E"/>
    <w:rsid w:val="00510E7A"/>
    <w:rsid w:val="005110C8"/>
    <w:rsid w:val="00512499"/>
    <w:rsid w:val="00516286"/>
    <w:rsid w:val="00544897"/>
    <w:rsid w:val="005460F2"/>
    <w:rsid w:val="005463D3"/>
    <w:rsid w:val="0055559C"/>
    <w:rsid w:val="00563F26"/>
    <w:rsid w:val="00572B29"/>
    <w:rsid w:val="0059285E"/>
    <w:rsid w:val="005937FB"/>
    <w:rsid w:val="00597025"/>
    <w:rsid w:val="005B352D"/>
    <w:rsid w:val="005C23BA"/>
    <w:rsid w:val="005C3793"/>
    <w:rsid w:val="005C4E45"/>
    <w:rsid w:val="005E213A"/>
    <w:rsid w:val="005F3B00"/>
    <w:rsid w:val="005F7F76"/>
    <w:rsid w:val="006227E8"/>
    <w:rsid w:val="00624C3D"/>
    <w:rsid w:val="00630F76"/>
    <w:rsid w:val="0063391A"/>
    <w:rsid w:val="00655BC3"/>
    <w:rsid w:val="00656630"/>
    <w:rsid w:val="00664F5C"/>
    <w:rsid w:val="006832B6"/>
    <w:rsid w:val="00695D7A"/>
    <w:rsid w:val="006B0676"/>
    <w:rsid w:val="006C45A5"/>
    <w:rsid w:val="006D36FD"/>
    <w:rsid w:val="00700CA3"/>
    <w:rsid w:val="007035AC"/>
    <w:rsid w:val="00715BB2"/>
    <w:rsid w:val="00730DC0"/>
    <w:rsid w:val="00732AC7"/>
    <w:rsid w:val="00752BA7"/>
    <w:rsid w:val="0076020B"/>
    <w:rsid w:val="007648FF"/>
    <w:rsid w:val="00776D30"/>
    <w:rsid w:val="00786E99"/>
    <w:rsid w:val="00797D4F"/>
    <w:rsid w:val="007D1F63"/>
    <w:rsid w:val="007E0865"/>
    <w:rsid w:val="007E1F29"/>
    <w:rsid w:val="007E6B57"/>
    <w:rsid w:val="007F516F"/>
    <w:rsid w:val="00805D0A"/>
    <w:rsid w:val="00813B33"/>
    <w:rsid w:val="00815E83"/>
    <w:rsid w:val="008204B2"/>
    <w:rsid w:val="008401B5"/>
    <w:rsid w:val="00847B11"/>
    <w:rsid w:val="0085186B"/>
    <w:rsid w:val="008561E6"/>
    <w:rsid w:val="008613EF"/>
    <w:rsid w:val="00872B77"/>
    <w:rsid w:val="00874087"/>
    <w:rsid w:val="00877D24"/>
    <w:rsid w:val="00880240"/>
    <w:rsid w:val="0089421B"/>
    <w:rsid w:val="008975F5"/>
    <w:rsid w:val="008A1813"/>
    <w:rsid w:val="008A1EC0"/>
    <w:rsid w:val="008A7303"/>
    <w:rsid w:val="008B0CC9"/>
    <w:rsid w:val="008B26AC"/>
    <w:rsid w:val="008C0642"/>
    <w:rsid w:val="008C28E7"/>
    <w:rsid w:val="008D49C9"/>
    <w:rsid w:val="008E2413"/>
    <w:rsid w:val="00913D4C"/>
    <w:rsid w:val="009223FD"/>
    <w:rsid w:val="009323FA"/>
    <w:rsid w:val="00932DDA"/>
    <w:rsid w:val="00970691"/>
    <w:rsid w:val="00974178"/>
    <w:rsid w:val="009741A5"/>
    <w:rsid w:val="009752E7"/>
    <w:rsid w:val="00983BDF"/>
    <w:rsid w:val="0098407B"/>
    <w:rsid w:val="00984A9B"/>
    <w:rsid w:val="009B24FF"/>
    <w:rsid w:val="009C31B4"/>
    <w:rsid w:val="009E3635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32D2F"/>
    <w:rsid w:val="00A3514F"/>
    <w:rsid w:val="00A3569F"/>
    <w:rsid w:val="00A36075"/>
    <w:rsid w:val="00A40E1D"/>
    <w:rsid w:val="00A44826"/>
    <w:rsid w:val="00A46E56"/>
    <w:rsid w:val="00A55D57"/>
    <w:rsid w:val="00A572DC"/>
    <w:rsid w:val="00A61AC5"/>
    <w:rsid w:val="00A62ED9"/>
    <w:rsid w:val="00A67F7E"/>
    <w:rsid w:val="00A83656"/>
    <w:rsid w:val="00AC6DD7"/>
    <w:rsid w:val="00AC72BE"/>
    <w:rsid w:val="00AD0A79"/>
    <w:rsid w:val="00AD1158"/>
    <w:rsid w:val="00AD2465"/>
    <w:rsid w:val="00AE071F"/>
    <w:rsid w:val="00AE7B0B"/>
    <w:rsid w:val="00AF763F"/>
    <w:rsid w:val="00AF76D9"/>
    <w:rsid w:val="00B2449B"/>
    <w:rsid w:val="00B25760"/>
    <w:rsid w:val="00B624A8"/>
    <w:rsid w:val="00B91DD1"/>
    <w:rsid w:val="00B93860"/>
    <w:rsid w:val="00BA414B"/>
    <w:rsid w:val="00BB21D6"/>
    <w:rsid w:val="00BC1A66"/>
    <w:rsid w:val="00BC6CCB"/>
    <w:rsid w:val="00BD1B4C"/>
    <w:rsid w:val="00BD6E61"/>
    <w:rsid w:val="00BE60E2"/>
    <w:rsid w:val="00C0462F"/>
    <w:rsid w:val="00C05DC6"/>
    <w:rsid w:val="00C13B4C"/>
    <w:rsid w:val="00C25E1C"/>
    <w:rsid w:val="00C27E3C"/>
    <w:rsid w:val="00C31491"/>
    <w:rsid w:val="00C33159"/>
    <w:rsid w:val="00C34B4E"/>
    <w:rsid w:val="00C350B5"/>
    <w:rsid w:val="00C36039"/>
    <w:rsid w:val="00C45620"/>
    <w:rsid w:val="00C604EF"/>
    <w:rsid w:val="00C6253A"/>
    <w:rsid w:val="00C733EB"/>
    <w:rsid w:val="00C77EFC"/>
    <w:rsid w:val="00C80A8F"/>
    <w:rsid w:val="00C94BB1"/>
    <w:rsid w:val="00C95303"/>
    <w:rsid w:val="00CA41BE"/>
    <w:rsid w:val="00CA4926"/>
    <w:rsid w:val="00CC5F30"/>
    <w:rsid w:val="00CC7B97"/>
    <w:rsid w:val="00CD498F"/>
    <w:rsid w:val="00CD5E18"/>
    <w:rsid w:val="00CE529F"/>
    <w:rsid w:val="00D03C49"/>
    <w:rsid w:val="00D07B8C"/>
    <w:rsid w:val="00D60ACE"/>
    <w:rsid w:val="00D60DB2"/>
    <w:rsid w:val="00D644E5"/>
    <w:rsid w:val="00D83D6C"/>
    <w:rsid w:val="00D87F2E"/>
    <w:rsid w:val="00D93609"/>
    <w:rsid w:val="00D95052"/>
    <w:rsid w:val="00D95FC5"/>
    <w:rsid w:val="00DA0A0E"/>
    <w:rsid w:val="00DA6CEC"/>
    <w:rsid w:val="00DB6F73"/>
    <w:rsid w:val="00DE7129"/>
    <w:rsid w:val="00DF650C"/>
    <w:rsid w:val="00E1698C"/>
    <w:rsid w:val="00E20861"/>
    <w:rsid w:val="00E375D4"/>
    <w:rsid w:val="00E37BA3"/>
    <w:rsid w:val="00E4791B"/>
    <w:rsid w:val="00E625E8"/>
    <w:rsid w:val="00E649A3"/>
    <w:rsid w:val="00E84A5D"/>
    <w:rsid w:val="00E850E7"/>
    <w:rsid w:val="00E86D60"/>
    <w:rsid w:val="00E921FB"/>
    <w:rsid w:val="00E9316C"/>
    <w:rsid w:val="00E96711"/>
    <w:rsid w:val="00EC7033"/>
    <w:rsid w:val="00ED5B61"/>
    <w:rsid w:val="00EE136E"/>
    <w:rsid w:val="00EE3566"/>
    <w:rsid w:val="00EF5619"/>
    <w:rsid w:val="00F04E33"/>
    <w:rsid w:val="00F1037A"/>
    <w:rsid w:val="00F37BDF"/>
    <w:rsid w:val="00F410CC"/>
    <w:rsid w:val="00F426A4"/>
    <w:rsid w:val="00F652D8"/>
    <w:rsid w:val="00F673BC"/>
    <w:rsid w:val="00F743AF"/>
    <w:rsid w:val="00F84E4C"/>
    <w:rsid w:val="00F87B18"/>
    <w:rsid w:val="00F90451"/>
    <w:rsid w:val="00F967F9"/>
    <w:rsid w:val="00FA0234"/>
    <w:rsid w:val="00FA6D61"/>
    <w:rsid w:val="00FC4584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1EA3745D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C27E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A3C3F-DBE1-4949-9A81-CE75CB5AF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528</TotalTime>
  <Pages>65</Pages>
  <Words>5608</Words>
  <Characters>24822</Characters>
  <Application>Microsoft Office Word</Application>
  <DocSecurity>0</DocSecurity>
  <Lines>206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30370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Windows User</cp:lastModifiedBy>
  <cp:revision>24</cp:revision>
  <cp:lastPrinted>1900-12-31T19:30:00Z</cp:lastPrinted>
  <dcterms:created xsi:type="dcterms:W3CDTF">2025-06-10T04:55:00Z</dcterms:created>
  <dcterms:modified xsi:type="dcterms:W3CDTF">2025-06-17T17:39:00Z</dcterms:modified>
</cp:coreProperties>
</file>